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699" w:rsidRPr="00F95DEA" w:rsidRDefault="009C5699" w:rsidP="00692AD1">
      <w:pPr>
        <w:pStyle w:val="Heading2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742916">
        <w:rPr>
          <w:rFonts w:ascii="Times New Roman" w:hAnsi="Times New Roman" w:cs="Times New Roman"/>
          <w:sz w:val="24"/>
          <w:szCs w:val="24"/>
        </w:rPr>
        <w:tab/>
      </w:r>
      <w:r w:rsidRPr="00742916">
        <w:rPr>
          <w:rFonts w:ascii="Times New Roman" w:hAnsi="Times New Roman" w:cs="Times New Roman"/>
          <w:sz w:val="24"/>
          <w:szCs w:val="24"/>
        </w:rPr>
        <w:tab/>
      </w:r>
      <w:r w:rsidRPr="00742916">
        <w:rPr>
          <w:rFonts w:ascii="Times New Roman" w:hAnsi="Times New Roman" w:cs="Times New Roman"/>
          <w:sz w:val="24"/>
          <w:szCs w:val="24"/>
        </w:rPr>
        <w:tab/>
      </w:r>
      <w:r w:rsidRPr="00742916">
        <w:rPr>
          <w:rFonts w:ascii="Times New Roman" w:hAnsi="Times New Roman" w:cs="Times New Roman"/>
          <w:sz w:val="24"/>
          <w:szCs w:val="24"/>
        </w:rPr>
        <w:tab/>
      </w:r>
      <w:r w:rsidRPr="00F95DEA">
        <w:rPr>
          <w:rFonts w:ascii="Times New Roman" w:hAnsi="Times New Roman" w:cs="Times New Roman"/>
          <w:sz w:val="24"/>
          <w:szCs w:val="24"/>
        </w:rPr>
        <w:tab/>
      </w:r>
      <w:r w:rsidRPr="00F95DEA">
        <w:rPr>
          <w:rFonts w:ascii="Times New Roman" w:hAnsi="Times New Roman" w:cs="Times New Roman"/>
          <w:sz w:val="24"/>
          <w:szCs w:val="24"/>
        </w:rPr>
        <w:tab/>
      </w:r>
      <w:r w:rsidRPr="00F95DEA">
        <w:rPr>
          <w:rFonts w:ascii="Times New Roman" w:hAnsi="Times New Roman" w:cs="Times New Roman"/>
          <w:sz w:val="24"/>
          <w:szCs w:val="24"/>
        </w:rPr>
        <w:tab/>
      </w:r>
    </w:p>
    <w:p w:rsidR="009C5699" w:rsidRPr="00F95DEA" w:rsidRDefault="009C5699">
      <w:pPr>
        <w:rPr>
          <w:b/>
          <w:bCs/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C5699" w:rsidRPr="00F95DEA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9C5699" w:rsidRPr="00F95DEA" w:rsidRDefault="009C5699">
            <w:pPr>
              <w:ind w:left="113" w:right="113"/>
              <w:jc w:val="center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9C5699" w:rsidRPr="00F95DEA" w:rsidRDefault="009C5699" w:rsidP="000C54BE">
            <w:pPr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 xml:space="preserve">Nazwa modułu (bloku przedmiotów): </w:t>
            </w:r>
          </w:p>
          <w:p w:rsidR="009C5699" w:rsidRPr="00F95DEA" w:rsidRDefault="009C5699" w:rsidP="000C54BE">
            <w:pPr>
              <w:rPr>
                <w:b/>
                <w:bCs/>
                <w:sz w:val="24"/>
                <w:szCs w:val="24"/>
              </w:rPr>
            </w:pPr>
            <w:r w:rsidRPr="00F95DEA">
              <w:rPr>
                <w:b/>
                <w:bCs/>
                <w:sz w:val="24"/>
                <w:szCs w:val="24"/>
              </w:rPr>
              <w:t>Prawo Internetu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9C5699" w:rsidRPr="00F95DEA" w:rsidRDefault="009C5699">
            <w:pPr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Kod modułu:</w:t>
            </w:r>
          </w:p>
        </w:tc>
      </w:tr>
      <w:tr w:rsidR="009C5699" w:rsidRPr="00F95DE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C5699" w:rsidRPr="00F95DEA" w:rsidRDefault="009C569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C5699" w:rsidRPr="00F95DEA" w:rsidRDefault="009C5699">
            <w:pPr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 xml:space="preserve">Nazwa przedmiotu: </w:t>
            </w:r>
          </w:p>
          <w:p w:rsidR="009C5699" w:rsidRPr="00F95DEA" w:rsidRDefault="009C5699">
            <w:pPr>
              <w:rPr>
                <w:b/>
                <w:bCs/>
                <w:sz w:val="24"/>
                <w:szCs w:val="24"/>
              </w:rPr>
            </w:pPr>
            <w:r w:rsidRPr="00F95DEA">
              <w:rPr>
                <w:b/>
                <w:bCs/>
                <w:sz w:val="24"/>
                <w:szCs w:val="24"/>
              </w:rPr>
              <w:t>Prawo Internetu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C5699" w:rsidRPr="00F95DEA" w:rsidRDefault="009C5699">
            <w:pPr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Kod przedmiotu:</w:t>
            </w:r>
          </w:p>
        </w:tc>
      </w:tr>
      <w:tr w:rsidR="009C5699" w:rsidRPr="00F95DEA">
        <w:trPr>
          <w:cantSplit/>
        </w:trPr>
        <w:tc>
          <w:tcPr>
            <w:tcW w:w="497" w:type="dxa"/>
            <w:vMerge/>
          </w:tcPr>
          <w:p w:rsidR="009C5699" w:rsidRPr="00F95DEA" w:rsidRDefault="009C569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C5699" w:rsidRPr="00F95DEA" w:rsidRDefault="009C5699">
            <w:pPr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 xml:space="preserve">Nazwa jednostki prowadzącej przedmiot / moduł: </w:t>
            </w:r>
          </w:p>
          <w:p w:rsidR="009C5699" w:rsidRPr="00F95DEA" w:rsidRDefault="009C5699">
            <w:pPr>
              <w:rPr>
                <w:sz w:val="24"/>
                <w:szCs w:val="24"/>
              </w:rPr>
            </w:pPr>
            <w:r w:rsidRPr="00F95DEA">
              <w:rPr>
                <w:b/>
                <w:bCs/>
                <w:sz w:val="24"/>
                <w:szCs w:val="24"/>
              </w:rPr>
              <w:t>Instytut Ekonomiczny</w:t>
            </w:r>
          </w:p>
        </w:tc>
      </w:tr>
      <w:tr w:rsidR="009C5699" w:rsidRPr="00F95DEA">
        <w:trPr>
          <w:cantSplit/>
        </w:trPr>
        <w:tc>
          <w:tcPr>
            <w:tcW w:w="497" w:type="dxa"/>
            <w:vMerge/>
          </w:tcPr>
          <w:p w:rsidR="009C5699" w:rsidRPr="00F95DEA" w:rsidRDefault="009C569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C5699" w:rsidRPr="00F95DEA" w:rsidRDefault="009C5699">
            <w:pPr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 xml:space="preserve">Nazwa kierunku: </w:t>
            </w:r>
          </w:p>
          <w:p w:rsidR="009C5699" w:rsidRPr="00F95DEA" w:rsidRDefault="009C5699">
            <w:pPr>
              <w:rPr>
                <w:sz w:val="24"/>
                <w:szCs w:val="24"/>
              </w:rPr>
            </w:pPr>
            <w:r w:rsidRPr="00F95DEA">
              <w:rPr>
                <w:b/>
                <w:bCs/>
                <w:sz w:val="24"/>
                <w:szCs w:val="24"/>
              </w:rPr>
              <w:t>Administracja</w:t>
            </w:r>
          </w:p>
        </w:tc>
      </w:tr>
      <w:tr w:rsidR="009C5699" w:rsidRPr="00F95DEA">
        <w:trPr>
          <w:cantSplit/>
        </w:trPr>
        <w:tc>
          <w:tcPr>
            <w:tcW w:w="497" w:type="dxa"/>
            <w:vMerge/>
          </w:tcPr>
          <w:p w:rsidR="009C5699" w:rsidRPr="00F95DEA" w:rsidRDefault="009C569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C5699" w:rsidRPr="00F95DEA" w:rsidRDefault="009C5699">
            <w:pPr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 xml:space="preserve">Forma studiów: </w:t>
            </w:r>
          </w:p>
          <w:p w:rsidR="009C5699" w:rsidRPr="00F95DEA" w:rsidRDefault="009C5699">
            <w:pPr>
              <w:rPr>
                <w:sz w:val="24"/>
                <w:szCs w:val="24"/>
              </w:rPr>
            </w:pPr>
            <w:r w:rsidRPr="00F95DEA">
              <w:rPr>
                <w:b/>
                <w:bCs/>
                <w:sz w:val="24"/>
                <w:szCs w:val="24"/>
              </w:rPr>
              <w:t>SS</w:t>
            </w:r>
          </w:p>
          <w:p w:rsidR="009C5699" w:rsidRPr="00F95DEA" w:rsidRDefault="009C5699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C5699" w:rsidRPr="00F95DEA" w:rsidRDefault="009C5699">
            <w:pPr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Profil kształcenia:</w:t>
            </w:r>
          </w:p>
          <w:p w:rsidR="009C5699" w:rsidRPr="00F95DEA" w:rsidRDefault="009C5699">
            <w:pPr>
              <w:rPr>
                <w:b/>
                <w:bCs/>
                <w:sz w:val="24"/>
                <w:szCs w:val="24"/>
              </w:rPr>
            </w:pPr>
            <w:r w:rsidRPr="00F95DEA">
              <w:rPr>
                <w:b/>
                <w:bCs/>
                <w:sz w:val="24"/>
                <w:szCs w:val="24"/>
              </w:rPr>
              <w:t>praktyczny</w:t>
            </w:r>
          </w:p>
          <w:p w:rsidR="009C5699" w:rsidRPr="00F95DEA" w:rsidRDefault="009C5699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C5699" w:rsidRPr="00F95DEA" w:rsidRDefault="009C5699" w:rsidP="006E66AC">
            <w:pPr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 xml:space="preserve">Specjalność: </w:t>
            </w:r>
          </w:p>
          <w:p w:rsidR="009C5699" w:rsidRPr="00F95DEA" w:rsidRDefault="009C5699" w:rsidP="006E66AC">
            <w:pPr>
              <w:rPr>
                <w:b/>
                <w:bCs/>
                <w:sz w:val="24"/>
                <w:szCs w:val="24"/>
              </w:rPr>
            </w:pPr>
            <w:r w:rsidRPr="00F95DEA">
              <w:rPr>
                <w:b/>
                <w:bCs/>
                <w:sz w:val="24"/>
                <w:szCs w:val="24"/>
              </w:rPr>
              <w:t>AS</w:t>
            </w:r>
            <w:bookmarkStart w:id="0" w:name="_GoBack"/>
            <w:bookmarkEnd w:id="0"/>
            <w:r w:rsidRPr="00F95DEA">
              <w:rPr>
                <w:b/>
                <w:bCs/>
                <w:sz w:val="24"/>
                <w:szCs w:val="24"/>
              </w:rPr>
              <w:t>iFP</w:t>
            </w:r>
          </w:p>
          <w:p w:rsidR="009C5699" w:rsidRPr="00F95DEA" w:rsidRDefault="009C5699" w:rsidP="006E66AC">
            <w:pPr>
              <w:rPr>
                <w:sz w:val="24"/>
                <w:szCs w:val="24"/>
              </w:rPr>
            </w:pPr>
          </w:p>
        </w:tc>
      </w:tr>
      <w:tr w:rsidR="009C5699" w:rsidRPr="00F95DEA">
        <w:trPr>
          <w:cantSplit/>
        </w:trPr>
        <w:tc>
          <w:tcPr>
            <w:tcW w:w="497" w:type="dxa"/>
            <w:vMerge/>
          </w:tcPr>
          <w:p w:rsidR="009C5699" w:rsidRPr="00F95DEA" w:rsidRDefault="009C569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C5699" w:rsidRPr="00F95DEA" w:rsidRDefault="009C5699" w:rsidP="00884A51">
            <w:pPr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 xml:space="preserve">Rok / semestr: </w:t>
            </w:r>
          </w:p>
          <w:p w:rsidR="009C5699" w:rsidRPr="00F95DEA" w:rsidRDefault="009C5699" w:rsidP="00884A51">
            <w:pPr>
              <w:rPr>
                <w:b/>
                <w:bCs/>
                <w:sz w:val="24"/>
                <w:szCs w:val="24"/>
              </w:rPr>
            </w:pPr>
            <w:r w:rsidRPr="00F95DEA">
              <w:rPr>
                <w:b/>
                <w:bCs/>
                <w:sz w:val="24"/>
                <w:szCs w:val="24"/>
              </w:rPr>
              <w:t>I / II</w:t>
            </w:r>
          </w:p>
          <w:p w:rsidR="009C5699" w:rsidRPr="00F95DEA" w:rsidRDefault="009C569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C5699" w:rsidRPr="00F95DEA" w:rsidRDefault="009C5699">
            <w:pPr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Status przedmiotu /modułu:</w:t>
            </w:r>
          </w:p>
          <w:p w:rsidR="009C5699" w:rsidRPr="00F95DEA" w:rsidRDefault="009C5699" w:rsidP="00884A51">
            <w:pPr>
              <w:rPr>
                <w:b/>
                <w:bCs/>
                <w:sz w:val="24"/>
                <w:szCs w:val="24"/>
              </w:rPr>
            </w:pPr>
            <w:r w:rsidRPr="00F95DEA">
              <w:rPr>
                <w:b/>
                <w:bCs/>
                <w:sz w:val="24"/>
                <w:szCs w:val="24"/>
              </w:rPr>
              <w:t>fakultatywny</w:t>
            </w:r>
          </w:p>
          <w:p w:rsidR="009C5699" w:rsidRPr="00F95DEA" w:rsidRDefault="009C5699" w:rsidP="00884A5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C5699" w:rsidRPr="00F95DEA" w:rsidRDefault="009C5699" w:rsidP="006D73BD">
            <w:pPr>
              <w:rPr>
                <w:b/>
                <w:bCs/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 xml:space="preserve">Język przedmiotu / modułu: </w:t>
            </w:r>
            <w:r w:rsidRPr="00F95DEA">
              <w:rPr>
                <w:b/>
                <w:bCs/>
                <w:sz w:val="24"/>
                <w:szCs w:val="24"/>
              </w:rPr>
              <w:t>polski</w:t>
            </w:r>
          </w:p>
          <w:p w:rsidR="009C5699" w:rsidRPr="00F95DEA" w:rsidRDefault="009C5699">
            <w:pPr>
              <w:rPr>
                <w:b/>
                <w:bCs/>
                <w:sz w:val="24"/>
                <w:szCs w:val="24"/>
              </w:rPr>
            </w:pPr>
          </w:p>
        </w:tc>
      </w:tr>
      <w:tr w:rsidR="009C5699" w:rsidRPr="00F95DEA">
        <w:trPr>
          <w:cantSplit/>
        </w:trPr>
        <w:tc>
          <w:tcPr>
            <w:tcW w:w="497" w:type="dxa"/>
            <w:vMerge/>
          </w:tcPr>
          <w:p w:rsidR="009C5699" w:rsidRPr="00F95DEA" w:rsidRDefault="009C569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C5699" w:rsidRPr="00F95DEA" w:rsidRDefault="009C5699">
            <w:pPr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C5699" w:rsidRPr="00F95DEA" w:rsidRDefault="009C5699">
            <w:pPr>
              <w:jc w:val="center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C5699" w:rsidRPr="00F95DEA" w:rsidRDefault="009C5699">
            <w:pPr>
              <w:jc w:val="center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C5699" w:rsidRPr="00F95DEA" w:rsidRDefault="009C5699">
            <w:pPr>
              <w:jc w:val="center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C5699" w:rsidRPr="00F95DEA" w:rsidRDefault="009C5699">
            <w:pPr>
              <w:jc w:val="center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C5699" w:rsidRPr="00F95DEA" w:rsidRDefault="009C5699">
            <w:pPr>
              <w:jc w:val="center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C5699" w:rsidRPr="00F95DEA" w:rsidRDefault="009C5699">
            <w:pPr>
              <w:jc w:val="center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 xml:space="preserve">inne </w:t>
            </w:r>
            <w:r w:rsidRPr="00F95DEA">
              <w:rPr>
                <w:sz w:val="24"/>
                <w:szCs w:val="24"/>
              </w:rPr>
              <w:br/>
              <w:t>(wpisać jakie)</w:t>
            </w:r>
          </w:p>
        </w:tc>
      </w:tr>
      <w:tr w:rsidR="009C5699" w:rsidRPr="00F95DEA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9C5699" w:rsidRPr="00F95DEA" w:rsidRDefault="009C569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9C5699" w:rsidRPr="00F95DEA" w:rsidRDefault="009C5699">
            <w:pPr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Wymiar zajęć</w:t>
            </w:r>
          </w:p>
          <w:p w:rsidR="009C5699" w:rsidRPr="00F95DEA" w:rsidRDefault="009C569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9C5699" w:rsidRPr="00F95DEA" w:rsidRDefault="009C5699">
            <w:pPr>
              <w:jc w:val="center"/>
              <w:rPr>
                <w:b/>
                <w:bCs/>
                <w:sz w:val="24"/>
                <w:szCs w:val="24"/>
              </w:rPr>
            </w:pPr>
            <w:r w:rsidRPr="00F95DEA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9C5699" w:rsidRPr="00F95DEA" w:rsidRDefault="009C5699" w:rsidP="00692AD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9C5699" w:rsidRPr="00F95DEA" w:rsidRDefault="009C569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9C5699" w:rsidRPr="00F95DEA" w:rsidRDefault="009C569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9C5699" w:rsidRPr="00F95DEA" w:rsidRDefault="009C569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9C5699" w:rsidRPr="00F95DEA" w:rsidRDefault="009C569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9C5699" w:rsidRPr="00F95DEA" w:rsidRDefault="009C5699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C5699" w:rsidRPr="00F95DE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C5699" w:rsidRPr="00F95DEA" w:rsidRDefault="009C5699">
            <w:pPr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C5699" w:rsidRPr="00F95DEA" w:rsidRDefault="009C5699" w:rsidP="003E7612">
            <w:pPr>
              <w:rPr>
                <w:b/>
                <w:bCs/>
                <w:sz w:val="24"/>
                <w:szCs w:val="24"/>
              </w:rPr>
            </w:pPr>
            <w:r w:rsidRPr="00F95DEA">
              <w:rPr>
                <w:b/>
                <w:bCs/>
                <w:sz w:val="24"/>
                <w:szCs w:val="24"/>
              </w:rPr>
              <w:t>dr Edvard Juchnevic</w:t>
            </w:r>
          </w:p>
        </w:tc>
      </w:tr>
      <w:tr w:rsidR="009C5699" w:rsidRPr="00F95DEA">
        <w:tc>
          <w:tcPr>
            <w:tcW w:w="2988" w:type="dxa"/>
            <w:vAlign w:val="center"/>
          </w:tcPr>
          <w:p w:rsidR="009C5699" w:rsidRPr="00F95DEA" w:rsidRDefault="009C5699">
            <w:pPr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 xml:space="preserve">Prowadzący zajęcia </w:t>
            </w:r>
          </w:p>
          <w:p w:rsidR="009C5699" w:rsidRPr="00F95DEA" w:rsidRDefault="009C5699">
            <w:pPr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Wykład</w:t>
            </w:r>
          </w:p>
        </w:tc>
        <w:tc>
          <w:tcPr>
            <w:tcW w:w="7020" w:type="dxa"/>
            <w:vAlign w:val="center"/>
          </w:tcPr>
          <w:p w:rsidR="009C5699" w:rsidRPr="00F95DEA" w:rsidRDefault="009C5699" w:rsidP="003E7612">
            <w:pPr>
              <w:rPr>
                <w:b/>
                <w:bCs/>
                <w:sz w:val="24"/>
                <w:szCs w:val="24"/>
                <w:lang w:val="en-US"/>
              </w:rPr>
            </w:pPr>
          </w:p>
          <w:p w:rsidR="009C5699" w:rsidRPr="00F95DEA" w:rsidRDefault="009C5699" w:rsidP="003E7612">
            <w:pPr>
              <w:rPr>
                <w:b/>
                <w:bCs/>
                <w:sz w:val="24"/>
                <w:szCs w:val="24"/>
                <w:lang w:val="en-US"/>
              </w:rPr>
            </w:pPr>
            <w:r w:rsidRPr="00F95DEA">
              <w:rPr>
                <w:b/>
                <w:bCs/>
                <w:sz w:val="24"/>
                <w:szCs w:val="24"/>
                <w:lang w:val="en-US"/>
              </w:rPr>
              <w:t xml:space="preserve">dr </w:t>
            </w:r>
            <w:r w:rsidRPr="00F95DEA">
              <w:rPr>
                <w:b/>
                <w:bCs/>
                <w:sz w:val="24"/>
                <w:szCs w:val="24"/>
                <w:lang w:val="lt-LT"/>
              </w:rPr>
              <w:t>Edvard Juchnevic</w:t>
            </w:r>
          </w:p>
          <w:p w:rsidR="009C5699" w:rsidRPr="00F95DEA" w:rsidRDefault="009C5699" w:rsidP="003E7612">
            <w:pPr>
              <w:rPr>
                <w:b/>
                <w:bCs/>
                <w:sz w:val="24"/>
                <w:szCs w:val="24"/>
                <w:lang w:val="lt-LT"/>
              </w:rPr>
            </w:pPr>
          </w:p>
        </w:tc>
      </w:tr>
      <w:tr w:rsidR="009C5699" w:rsidRPr="00F95DEA">
        <w:tc>
          <w:tcPr>
            <w:tcW w:w="2988" w:type="dxa"/>
            <w:vAlign w:val="center"/>
          </w:tcPr>
          <w:p w:rsidR="009C5699" w:rsidRPr="00F95DEA" w:rsidRDefault="009C5699">
            <w:pPr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vAlign w:val="center"/>
          </w:tcPr>
          <w:p w:rsidR="009C5699" w:rsidRPr="00F95DEA" w:rsidRDefault="009C5699" w:rsidP="00692AD1">
            <w:pPr>
              <w:jc w:val="both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zapoznanie studentów z problematyką prawną dotyczącą Internetu</w:t>
            </w:r>
          </w:p>
        </w:tc>
      </w:tr>
      <w:tr w:rsidR="009C5699" w:rsidRPr="00F95DE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C5699" w:rsidRPr="00F95DEA" w:rsidRDefault="009C5699">
            <w:pPr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Wymagania wstępne</w:t>
            </w:r>
          </w:p>
          <w:p w:rsidR="009C5699" w:rsidRPr="00F95DEA" w:rsidRDefault="009C5699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C5699" w:rsidRPr="00F95DEA" w:rsidRDefault="009C5699" w:rsidP="00692AD1">
            <w:pPr>
              <w:jc w:val="both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brak wymagań</w:t>
            </w:r>
          </w:p>
        </w:tc>
      </w:tr>
    </w:tbl>
    <w:p w:rsidR="009C5699" w:rsidRPr="00F95DEA" w:rsidRDefault="009C5699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9C5699" w:rsidRPr="00F95DEA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9C5699" w:rsidRPr="00F95DEA" w:rsidRDefault="009C5699">
            <w:pPr>
              <w:jc w:val="center"/>
              <w:rPr>
                <w:sz w:val="24"/>
                <w:szCs w:val="24"/>
              </w:rPr>
            </w:pPr>
            <w:r w:rsidRPr="00F95DEA">
              <w:rPr>
                <w:b/>
                <w:bCs/>
                <w:sz w:val="24"/>
                <w:szCs w:val="24"/>
              </w:rPr>
              <w:t>EFEKTY KSZTAŁCENIA</w:t>
            </w:r>
          </w:p>
        </w:tc>
      </w:tr>
      <w:tr w:rsidR="009C5699" w:rsidRPr="00F95DEA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9C5699" w:rsidRPr="00F95DEA" w:rsidRDefault="009C5699">
            <w:pPr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C5699" w:rsidRPr="00F95DEA" w:rsidRDefault="009C5699" w:rsidP="004058D6">
            <w:pPr>
              <w:jc w:val="center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9C5699" w:rsidRPr="00F95DEA" w:rsidRDefault="009C5699">
            <w:pPr>
              <w:jc w:val="center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 xml:space="preserve">Odniesienie do efektów dla </w:t>
            </w:r>
            <w:r w:rsidRPr="00F95DEA">
              <w:rPr>
                <w:b/>
                <w:bCs/>
                <w:sz w:val="24"/>
                <w:szCs w:val="24"/>
              </w:rPr>
              <w:t>kierunku</w:t>
            </w:r>
          </w:p>
        </w:tc>
      </w:tr>
      <w:tr w:rsidR="009C5699" w:rsidRPr="00F95DEA">
        <w:trPr>
          <w:cantSplit/>
        </w:trPr>
        <w:tc>
          <w:tcPr>
            <w:tcW w:w="908" w:type="dxa"/>
            <w:vAlign w:val="center"/>
          </w:tcPr>
          <w:p w:rsidR="009C5699" w:rsidRPr="00F95DEA" w:rsidRDefault="009C5699" w:rsidP="00C502A4">
            <w:pPr>
              <w:jc w:val="center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9C5699" w:rsidRPr="00F95DEA" w:rsidRDefault="009C5699" w:rsidP="00BA0A76">
            <w:pPr>
              <w:jc w:val="both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  <w:shd w:val="clear" w:color="auto" w:fill="FFFFFF"/>
              </w:rPr>
              <w:t>potrafi określić podstawowe instytucje prawa Internetu</w:t>
            </w:r>
          </w:p>
        </w:tc>
        <w:tc>
          <w:tcPr>
            <w:tcW w:w="1395" w:type="dxa"/>
            <w:vAlign w:val="center"/>
          </w:tcPr>
          <w:p w:rsidR="009C5699" w:rsidRPr="00F95DEA" w:rsidRDefault="009C5699">
            <w:pPr>
              <w:jc w:val="center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K1P_W03</w:t>
            </w:r>
          </w:p>
          <w:p w:rsidR="009C5699" w:rsidRPr="00F95DEA" w:rsidRDefault="009C5699">
            <w:pPr>
              <w:jc w:val="center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K1P_W04</w:t>
            </w:r>
          </w:p>
          <w:p w:rsidR="009C5699" w:rsidRPr="00F95DEA" w:rsidRDefault="009C5699">
            <w:pPr>
              <w:jc w:val="center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K1P_W05</w:t>
            </w:r>
          </w:p>
          <w:p w:rsidR="009C5699" w:rsidRPr="00F95DEA" w:rsidRDefault="009C5699" w:rsidP="00BE126B">
            <w:pPr>
              <w:jc w:val="center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K1P_W09</w:t>
            </w:r>
          </w:p>
          <w:p w:rsidR="009C5699" w:rsidRPr="00F95DEA" w:rsidRDefault="009C5699">
            <w:pPr>
              <w:jc w:val="center"/>
              <w:rPr>
                <w:sz w:val="24"/>
                <w:szCs w:val="24"/>
              </w:rPr>
            </w:pPr>
          </w:p>
        </w:tc>
      </w:tr>
      <w:tr w:rsidR="009C5699" w:rsidRPr="00F95DEA">
        <w:trPr>
          <w:cantSplit/>
        </w:trPr>
        <w:tc>
          <w:tcPr>
            <w:tcW w:w="908" w:type="dxa"/>
            <w:vAlign w:val="center"/>
          </w:tcPr>
          <w:p w:rsidR="009C5699" w:rsidRPr="00F95DEA" w:rsidRDefault="009C5699" w:rsidP="00C502A4">
            <w:pPr>
              <w:jc w:val="center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9C5699" w:rsidRPr="00F95DEA" w:rsidRDefault="009C5699" w:rsidP="00BA0A76">
            <w:pPr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  <w:shd w:val="clear" w:color="auto" w:fill="FFFFFF"/>
              </w:rPr>
              <w:t>charakteryzuje źródła prawa Internetu</w:t>
            </w:r>
          </w:p>
        </w:tc>
        <w:tc>
          <w:tcPr>
            <w:tcW w:w="1395" w:type="dxa"/>
            <w:vAlign w:val="center"/>
          </w:tcPr>
          <w:p w:rsidR="009C5699" w:rsidRPr="00F95DEA" w:rsidRDefault="009C5699" w:rsidP="00643CFC">
            <w:pPr>
              <w:jc w:val="center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K1P_W10</w:t>
            </w:r>
          </w:p>
          <w:p w:rsidR="009C5699" w:rsidRPr="00F95DEA" w:rsidRDefault="009C5699" w:rsidP="00F73BC4">
            <w:pPr>
              <w:jc w:val="center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K1P_W12</w:t>
            </w:r>
          </w:p>
        </w:tc>
      </w:tr>
      <w:tr w:rsidR="009C5699" w:rsidRPr="00F95DEA">
        <w:trPr>
          <w:cantSplit/>
        </w:trPr>
        <w:tc>
          <w:tcPr>
            <w:tcW w:w="908" w:type="dxa"/>
            <w:vAlign w:val="center"/>
          </w:tcPr>
          <w:p w:rsidR="009C5699" w:rsidRPr="00F95DEA" w:rsidRDefault="009C5699" w:rsidP="00C502A4">
            <w:pPr>
              <w:jc w:val="center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9C5699" w:rsidRPr="00F95DEA" w:rsidRDefault="009C5699" w:rsidP="004058D6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F95DEA">
              <w:rPr>
                <w:sz w:val="24"/>
                <w:szCs w:val="24"/>
                <w:shd w:val="clear" w:color="auto" w:fill="FFFFFF"/>
              </w:rPr>
              <w:t>opisuje pojęcia teoretyczne z zakresu prawa Internetu (prawa nowych technologii) – wskazuje zalety i wady konstrukcji prawnych instytucji związanych z wykorzystywaniem Internetu;</w:t>
            </w:r>
          </w:p>
          <w:p w:rsidR="009C5699" w:rsidRPr="00F95DEA" w:rsidRDefault="009C5699" w:rsidP="004058D6">
            <w:pPr>
              <w:jc w:val="both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  <w:shd w:val="clear" w:color="auto" w:fill="FFFFFF"/>
              </w:rPr>
              <w:t>zna ogólne zasady prawa nowych technologii – w kontekście w szczególności prawa cywilnego, administracyjnego, podatkowego, własności intelektualnej</w:t>
            </w:r>
          </w:p>
        </w:tc>
        <w:tc>
          <w:tcPr>
            <w:tcW w:w="1395" w:type="dxa"/>
            <w:vAlign w:val="center"/>
          </w:tcPr>
          <w:p w:rsidR="009C5699" w:rsidRPr="00F95DEA" w:rsidRDefault="009C5699" w:rsidP="00643CFC">
            <w:pPr>
              <w:jc w:val="center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K1P_W11</w:t>
            </w:r>
          </w:p>
          <w:p w:rsidR="009C5699" w:rsidRPr="00F95DEA" w:rsidRDefault="009C5699" w:rsidP="00F73BC4">
            <w:pPr>
              <w:rPr>
                <w:sz w:val="24"/>
                <w:szCs w:val="24"/>
              </w:rPr>
            </w:pPr>
          </w:p>
        </w:tc>
      </w:tr>
      <w:tr w:rsidR="009C5699" w:rsidRPr="00F95DEA">
        <w:trPr>
          <w:cantSplit/>
        </w:trPr>
        <w:tc>
          <w:tcPr>
            <w:tcW w:w="908" w:type="dxa"/>
            <w:vAlign w:val="center"/>
          </w:tcPr>
          <w:p w:rsidR="009C5699" w:rsidRPr="00F95DEA" w:rsidRDefault="009C5699" w:rsidP="0084452F">
            <w:pPr>
              <w:jc w:val="center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right w:val="nil"/>
            </w:tcBorders>
          </w:tcPr>
          <w:p w:rsidR="009C5699" w:rsidRPr="00F95DEA" w:rsidRDefault="009C5699" w:rsidP="004058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potrafi wykorzystać wiedzę z perspektywy użytkownika nowych technologii; ocenić ryzyka prawne związane z wykorzystywaniem Internetu w życiu codziennym</w:t>
            </w:r>
          </w:p>
        </w:tc>
        <w:tc>
          <w:tcPr>
            <w:tcW w:w="1395" w:type="dxa"/>
            <w:vAlign w:val="center"/>
          </w:tcPr>
          <w:p w:rsidR="009C5699" w:rsidRPr="00F95DEA" w:rsidRDefault="009C5699" w:rsidP="0084452F">
            <w:pPr>
              <w:jc w:val="center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K1P_U01</w:t>
            </w:r>
          </w:p>
          <w:p w:rsidR="009C5699" w:rsidRPr="00F95DEA" w:rsidRDefault="009C5699" w:rsidP="0084452F">
            <w:pPr>
              <w:jc w:val="center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K1P_U02</w:t>
            </w:r>
          </w:p>
          <w:p w:rsidR="009C5699" w:rsidRPr="00F95DEA" w:rsidRDefault="009C5699" w:rsidP="0084452F">
            <w:pPr>
              <w:jc w:val="center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K1P_U09</w:t>
            </w:r>
          </w:p>
          <w:p w:rsidR="009C5699" w:rsidRPr="00F95DEA" w:rsidRDefault="009C5699" w:rsidP="00BE126B">
            <w:pPr>
              <w:jc w:val="center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K1P_U14</w:t>
            </w:r>
          </w:p>
          <w:p w:rsidR="009C5699" w:rsidRPr="00F95DEA" w:rsidRDefault="009C5699" w:rsidP="00BE126B">
            <w:pPr>
              <w:jc w:val="center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K1P_U19</w:t>
            </w:r>
          </w:p>
        </w:tc>
      </w:tr>
      <w:tr w:rsidR="009C5699" w:rsidRPr="00F95DEA">
        <w:trPr>
          <w:cantSplit/>
        </w:trPr>
        <w:tc>
          <w:tcPr>
            <w:tcW w:w="908" w:type="dxa"/>
            <w:vAlign w:val="center"/>
          </w:tcPr>
          <w:p w:rsidR="009C5699" w:rsidRPr="00F95DEA" w:rsidRDefault="009C5699" w:rsidP="0084452F">
            <w:pPr>
              <w:jc w:val="center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right w:val="nil"/>
            </w:tcBorders>
          </w:tcPr>
          <w:p w:rsidR="009C5699" w:rsidRPr="00F95DEA" w:rsidRDefault="009C5699" w:rsidP="004058D6">
            <w:pPr>
              <w:jc w:val="both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potrafi zastosować podstawowe instytucje prawa Internetu w zakresie realizacji różnych zadań sferze w szczególności cywilno-prawnej, podatkowej, administracyjnoprawnej, własności intelektualnej</w:t>
            </w:r>
          </w:p>
        </w:tc>
        <w:tc>
          <w:tcPr>
            <w:tcW w:w="1395" w:type="dxa"/>
          </w:tcPr>
          <w:p w:rsidR="009C5699" w:rsidRPr="00F95DEA" w:rsidRDefault="009C5699" w:rsidP="0084452F">
            <w:pPr>
              <w:jc w:val="center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K1P_U02</w:t>
            </w:r>
          </w:p>
          <w:p w:rsidR="009C5699" w:rsidRPr="00F95DEA" w:rsidRDefault="009C5699" w:rsidP="0084452F">
            <w:pPr>
              <w:jc w:val="center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K1P_U03</w:t>
            </w:r>
          </w:p>
          <w:p w:rsidR="009C5699" w:rsidRPr="00F95DEA" w:rsidRDefault="009C5699" w:rsidP="0084452F">
            <w:pPr>
              <w:jc w:val="center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K1P_U05</w:t>
            </w:r>
          </w:p>
          <w:p w:rsidR="009C5699" w:rsidRPr="00F95DEA" w:rsidRDefault="009C5699" w:rsidP="0084452F">
            <w:pPr>
              <w:jc w:val="center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K1P_U21</w:t>
            </w:r>
          </w:p>
          <w:p w:rsidR="009C5699" w:rsidRPr="00F95DEA" w:rsidRDefault="009C5699" w:rsidP="0084452F">
            <w:pPr>
              <w:jc w:val="center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K1P_U22</w:t>
            </w:r>
          </w:p>
        </w:tc>
      </w:tr>
      <w:tr w:rsidR="009C5699" w:rsidRPr="00F95DEA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9C5699" w:rsidRPr="00F95DEA" w:rsidRDefault="009C5699" w:rsidP="0084452F">
            <w:pPr>
              <w:jc w:val="center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bottom w:val="nil"/>
              <w:right w:val="nil"/>
            </w:tcBorders>
          </w:tcPr>
          <w:p w:rsidR="009C5699" w:rsidRPr="00F95DEA" w:rsidRDefault="009C5699" w:rsidP="004058D6">
            <w:pPr>
              <w:pStyle w:val="sylans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lang w:val="pl-PL"/>
              </w:rPr>
            </w:pPr>
            <w:r w:rsidRPr="00F95DEA">
              <w:rPr>
                <w:lang w:val="pl-PL"/>
              </w:rPr>
              <w:t>potrafi dokonać wykładni przepisów z zakresu prawa Internetu</w:t>
            </w:r>
          </w:p>
        </w:tc>
        <w:tc>
          <w:tcPr>
            <w:tcW w:w="1395" w:type="dxa"/>
            <w:tcBorders>
              <w:bottom w:val="nil"/>
            </w:tcBorders>
            <w:vAlign w:val="center"/>
          </w:tcPr>
          <w:p w:rsidR="009C5699" w:rsidRPr="00F95DEA" w:rsidRDefault="009C5699" w:rsidP="0084452F">
            <w:pPr>
              <w:jc w:val="center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K1P_U07</w:t>
            </w:r>
          </w:p>
        </w:tc>
      </w:tr>
      <w:tr w:rsidR="009C5699" w:rsidRPr="00F95DEA">
        <w:trPr>
          <w:cantSplit/>
        </w:trPr>
        <w:tc>
          <w:tcPr>
            <w:tcW w:w="908" w:type="dxa"/>
            <w:vAlign w:val="center"/>
          </w:tcPr>
          <w:p w:rsidR="009C5699" w:rsidRPr="00F95DEA" w:rsidRDefault="009C5699" w:rsidP="00A843AF">
            <w:pPr>
              <w:jc w:val="center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07</w:t>
            </w:r>
          </w:p>
        </w:tc>
        <w:tc>
          <w:tcPr>
            <w:tcW w:w="7705" w:type="dxa"/>
            <w:tcBorders>
              <w:right w:val="nil"/>
            </w:tcBorders>
          </w:tcPr>
          <w:p w:rsidR="009C5699" w:rsidRPr="00F95DEA" w:rsidRDefault="009C5699" w:rsidP="004058D6">
            <w:pPr>
              <w:jc w:val="both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  <w:shd w:val="clear" w:color="auto" w:fill="FFFFFF"/>
              </w:rPr>
              <w:t>umie pracować w zespole przy rozwiązywaniu problemów badawczych, - samodzielnie ocenia zmiany regulacji prawnych w zakresie prawa nowych technologii</w:t>
            </w:r>
          </w:p>
        </w:tc>
        <w:tc>
          <w:tcPr>
            <w:tcW w:w="1395" w:type="dxa"/>
          </w:tcPr>
          <w:p w:rsidR="009C5699" w:rsidRPr="00F95DEA" w:rsidRDefault="009C5699" w:rsidP="00B05C6A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K1P_K02</w:t>
            </w:r>
          </w:p>
        </w:tc>
      </w:tr>
      <w:tr w:rsidR="009C5699" w:rsidRPr="00F95DEA">
        <w:trPr>
          <w:cantSplit/>
        </w:trPr>
        <w:tc>
          <w:tcPr>
            <w:tcW w:w="908" w:type="dxa"/>
            <w:vAlign w:val="center"/>
          </w:tcPr>
          <w:p w:rsidR="009C5699" w:rsidRPr="00F95DEA" w:rsidRDefault="009C5699" w:rsidP="00A843AF">
            <w:pPr>
              <w:jc w:val="center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08</w:t>
            </w:r>
          </w:p>
        </w:tc>
        <w:tc>
          <w:tcPr>
            <w:tcW w:w="7705" w:type="dxa"/>
            <w:tcBorders>
              <w:right w:val="nil"/>
            </w:tcBorders>
          </w:tcPr>
          <w:p w:rsidR="009C5699" w:rsidRPr="00F95DEA" w:rsidRDefault="009C5699" w:rsidP="004058D6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F95DEA">
              <w:rPr>
                <w:sz w:val="24"/>
                <w:szCs w:val="24"/>
                <w:shd w:val="clear" w:color="auto" w:fill="FFFFFF"/>
              </w:rPr>
              <w:t xml:space="preserve">potrafi dyskutować w grupie na temat problemów badawczych z zakresu prawa Internetu; </w:t>
            </w:r>
            <w:r w:rsidRPr="00F95DEA">
              <w:rPr>
                <w:sz w:val="24"/>
                <w:szCs w:val="24"/>
              </w:rPr>
              <w:t>potrafi uzupełniać i doskonalić nabytą wiedzę i umiejętności</w:t>
            </w:r>
          </w:p>
        </w:tc>
        <w:tc>
          <w:tcPr>
            <w:tcW w:w="1395" w:type="dxa"/>
            <w:vAlign w:val="center"/>
          </w:tcPr>
          <w:p w:rsidR="009C5699" w:rsidRPr="00F95DEA" w:rsidRDefault="009C5699" w:rsidP="00E63E39">
            <w:pPr>
              <w:jc w:val="center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K1P_K03</w:t>
            </w:r>
          </w:p>
          <w:p w:rsidR="009C5699" w:rsidRPr="00F95DEA" w:rsidRDefault="009C5699" w:rsidP="00E63E39">
            <w:pPr>
              <w:jc w:val="center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K1P_K04</w:t>
            </w:r>
          </w:p>
          <w:p w:rsidR="009C5699" w:rsidRPr="00F95DEA" w:rsidRDefault="009C5699" w:rsidP="00E63E39">
            <w:pPr>
              <w:jc w:val="center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K1P_K07</w:t>
            </w:r>
          </w:p>
          <w:p w:rsidR="009C5699" w:rsidRPr="00F95DEA" w:rsidRDefault="009C5699" w:rsidP="00E63E39">
            <w:pPr>
              <w:jc w:val="center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K1P_K08</w:t>
            </w:r>
          </w:p>
        </w:tc>
      </w:tr>
      <w:tr w:rsidR="009C5699" w:rsidRPr="00F95DEA">
        <w:trPr>
          <w:cantSplit/>
        </w:trPr>
        <w:tc>
          <w:tcPr>
            <w:tcW w:w="908" w:type="dxa"/>
            <w:vAlign w:val="center"/>
          </w:tcPr>
          <w:p w:rsidR="009C5699" w:rsidRPr="00F95DEA" w:rsidRDefault="009C5699" w:rsidP="00A843AF">
            <w:pPr>
              <w:jc w:val="center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09</w:t>
            </w:r>
          </w:p>
        </w:tc>
        <w:tc>
          <w:tcPr>
            <w:tcW w:w="7705" w:type="dxa"/>
            <w:tcBorders>
              <w:right w:val="nil"/>
            </w:tcBorders>
          </w:tcPr>
          <w:p w:rsidR="009C5699" w:rsidRPr="00F95DEA" w:rsidRDefault="009C5699" w:rsidP="004058D6">
            <w:pPr>
              <w:jc w:val="both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rozumie potrzebę uczenia się przez całe życie;</w:t>
            </w:r>
          </w:p>
          <w:p w:rsidR="009C5699" w:rsidRPr="00F95DEA" w:rsidRDefault="009C5699" w:rsidP="004058D6">
            <w:pPr>
              <w:jc w:val="both"/>
              <w:rPr>
                <w:b/>
                <w:bCs/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potrafi odpowiednio określić priorytety służące realizacji określonego przez siebie lub innych zadania</w:t>
            </w:r>
          </w:p>
        </w:tc>
        <w:tc>
          <w:tcPr>
            <w:tcW w:w="1395" w:type="dxa"/>
            <w:vAlign w:val="center"/>
          </w:tcPr>
          <w:p w:rsidR="009C5699" w:rsidRPr="00F95DEA" w:rsidRDefault="009C5699" w:rsidP="00B05C6A">
            <w:pPr>
              <w:jc w:val="center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K1P_K10</w:t>
            </w:r>
          </w:p>
        </w:tc>
      </w:tr>
    </w:tbl>
    <w:p w:rsidR="009C5699" w:rsidRPr="00F95DEA" w:rsidRDefault="009C5699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C5699" w:rsidRPr="00F95DEA">
        <w:tc>
          <w:tcPr>
            <w:tcW w:w="10008" w:type="dxa"/>
            <w:vAlign w:val="center"/>
          </w:tcPr>
          <w:p w:rsidR="009C5699" w:rsidRPr="00F95DEA" w:rsidRDefault="009C5699">
            <w:pPr>
              <w:jc w:val="center"/>
              <w:rPr>
                <w:sz w:val="24"/>
                <w:szCs w:val="24"/>
              </w:rPr>
            </w:pPr>
            <w:r w:rsidRPr="00F95DEA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9C5699" w:rsidRPr="00F95DEA">
        <w:tc>
          <w:tcPr>
            <w:tcW w:w="10008" w:type="dxa"/>
            <w:shd w:val="pct15" w:color="auto" w:fill="FFFFFF"/>
          </w:tcPr>
          <w:p w:rsidR="009C5699" w:rsidRPr="00F95DEA" w:rsidRDefault="009C5699">
            <w:pPr>
              <w:rPr>
                <w:b/>
                <w:bCs/>
                <w:sz w:val="24"/>
                <w:szCs w:val="24"/>
              </w:rPr>
            </w:pPr>
            <w:r w:rsidRPr="00F95DEA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9C5699" w:rsidRPr="00F95DEA">
        <w:tc>
          <w:tcPr>
            <w:tcW w:w="10008" w:type="dxa"/>
          </w:tcPr>
          <w:p w:rsidR="009C5699" w:rsidRPr="00F95DEA" w:rsidRDefault="009C5699">
            <w:pPr>
              <w:jc w:val="both"/>
              <w:rPr>
                <w:sz w:val="24"/>
                <w:szCs w:val="24"/>
              </w:rPr>
            </w:pPr>
          </w:p>
          <w:p w:rsidR="009C5699" w:rsidRPr="00F95DEA" w:rsidRDefault="009C5699" w:rsidP="004058D6">
            <w:pPr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Gospodarka elektroniczna a handel elektroniczny.</w:t>
            </w:r>
          </w:p>
          <w:p w:rsidR="009C5699" w:rsidRPr="00F95DEA" w:rsidRDefault="009C5699" w:rsidP="004058D6">
            <w:pPr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E-biznes w regulacjach międzynarodowych.</w:t>
            </w:r>
          </w:p>
          <w:p w:rsidR="009C5699" w:rsidRPr="00F95DEA" w:rsidRDefault="009C5699" w:rsidP="004058D6">
            <w:pPr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 xml:space="preserve"> Warunki i istota zawierania umów w sieci Internet.</w:t>
            </w:r>
          </w:p>
          <w:p w:rsidR="009C5699" w:rsidRPr="00F95DEA" w:rsidRDefault="009C5699" w:rsidP="004058D6">
            <w:pPr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Podstawowe założenia Modelowego Prawa Gospodarki Elektronicznej wg UNCITRAL.</w:t>
            </w:r>
          </w:p>
          <w:p w:rsidR="009C5699" w:rsidRPr="00F95DEA" w:rsidRDefault="009C5699" w:rsidP="004058D6">
            <w:pPr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Podział i rodzaje umów w Internecie.</w:t>
            </w:r>
          </w:p>
          <w:p w:rsidR="009C5699" w:rsidRPr="00F95DEA" w:rsidRDefault="009C5699" w:rsidP="004058D6">
            <w:pPr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Ochrona prywatności i ochrona danych osobowych.</w:t>
            </w:r>
          </w:p>
          <w:p w:rsidR="009C5699" w:rsidRPr="00F95DEA" w:rsidRDefault="009C5699" w:rsidP="004058D6">
            <w:pPr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 xml:space="preserve">Pieniądz elektroniczny. </w:t>
            </w:r>
          </w:p>
          <w:p w:rsidR="009C5699" w:rsidRPr="00F95DEA" w:rsidRDefault="009C5699" w:rsidP="004058D6">
            <w:pPr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 xml:space="preserve"> Podpis elektroniczny, podstawowe pojęcia, certyfikacja, bezpieczeństwo.</w:t>
            </w:r>
          </w:p>
          <w:p w:rsidR="009C5699" w:rsidRPr="00F95DEA" w:rsidRDefault="009C5699" w:rsidP="004058D6">
            <w:pPr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Podpis elektroniczny w regulacjach międzynarodowych.</w:t>
            </w:r>
          </w:p>
          <w:p w:rsidR="009C5699" w:rsidRPr="00F95DEA" w:rsidRDefault="009C5699" w:rsidP="004058D6">
            <w:pPr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Świadczenie usług drogą elektroniczną.</w:t>
            </w:r>
          </w:p>
          <w:p w:rsidR="009C5699" w:rsidRPr="00F95DEA" w:rsidRDefault="009C5699" w:rsidP="004058D6">
            <w:pPr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Przestępstwa komputerowe.</w:t>
            </w:r>
          </w:p>
          <w:p w:rsidR="009C5699" w:rsidRPr="00F95DEA" w:rsidRDefault="009C5699" w:rsidP="004058D6">
            <w:pPr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Ochrona programów komputerowych.</w:t>
            </w:r>
          </w:p>
          <w:p w:rsidR="009C5699" w:rsidRPr="00F95DEA" w:rsidRDefault="009C5699" w:rsidP="004058D6">
            <w:pPr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 xml:space="preserve"> Ochrona konsumenta w handlu elektronicznym.</w:t>
            </w:r>
          </w:p>
          <w:p w:rsidR="009C5699" w:rsidRPr="00F95DEA" w:rsidRDefault="009C5699" w:rsidP="004058D6">
            <w:pPr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Ochrona własności przemysłowej oraz własności intelektualnej w Internecie.</w:t>
            </w:r>
          </w:p>
          <w:p w:rsidR="009C5699" w:rsidRPr="00F95DEA" w:rsidRDefault="009C5699" w:rsidP="004058D6">
            <w:pPr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Jurysdykcja krajowa a prawo właściwe w Internecie.</w:t>
            </w:r>
          </w:p>
          <w:p w:rsidR="009C5699" w:rsidRPr="00F95DEA" w:rsidRDefault="009C5699" w:rsidP="004058D6">
            <w:pPr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Opodatkowanie handlu elektronicznego.</w:t>
            </w:r>
          </w:p>
        </w:tc>
      </w:tr>
      <w:tr w:rsidR="009C5699" w:rsidRPr="00F95DEA">
        <w:tc>
          <w:tcPr>
            <w:tcW w:w="10008" w:type="dxa"/>
            <w:shd w:val="pct15" w:color="auto" w:fill="FFFFFF"/>
          </w:tcPr>
          <w:p w:rsidR="009C5699" w:rsidRPr="00F95DEA" w:rsidRDefault="009C5699">
            <w:pPr>
              <w:rPr>
                <w:b/>
                <w:bCs/>
                <w:sz w:val="24"/>
                <w:szCs w:val="24"/>
              </w:rPr>
            </w:pPr>
            <w:r w:rsidRPr="00F95DEA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9C5699" w:rsidRPr="00F95DEA">
        <w:tc>
          <w:tcPr>
            <w:tcW w:w="10008" w:type="dxa"/>
          </w:tcPr>
          <w:p w:rsidR="009C5699" w:rsidRPr="00F95DEA" w:rsidRDefault="009C5699" w:rsidP="004058D6">
            <w:pPr>
              <w:rPr>
                <w:sz w:val="24"/>
                <w:szCs w:val="24"/>
              </w:rPr>
            </w:pPr>
          </w:p>
        </w:tc>
      </w:tr>
      <w:tr w:rsidR="009C5699" w:rsidRPr="00F95DEA">
        <w:tc>
          <w:tcPr>
            <w:tcW w:w="10008" w:type="dxa"/>
            <w:shd w:val="pct15" w:color="auto" w:fill="FFFFFF"/>
          </w:tcPr>
          <w:p w:rsidR="009C5699" w:rsidRPr="00F95DEA" w:rsidRDefault="009C5699">
            <w:pPr>
              <w:pStyle w:val="Heading1"/>
            </w:pPr>
            <w:r w:rsidRPr="00F95DEA">
              <w:t>Laboratorium</w:t>
            </w:r>
          </w:p>
        </w:tc>
      </w:tr>
      <w:tr w:rsidR="009C5699" w:rsidRPr="00F95DEA">
        <w:tc>
          <w:tcPr>
            <w:tcW w:w="10008" w:type="dxa"/>
          </w:tcPr>
          <w:p w:rsidR="009C5699" w:rsidRPr="00F95DEA" w:rsidRDefault="009C5699">
            <w:pPr>
              <w:rPr>
                <w:sz w:val="24"/>
                <w:szCs w:val="24"/>
              </w:rPr>
            </w:pPr>
          </w:p>
        </w:tc>
      </w:tr>
      <w:tr w:rsidR="009C5699" w:rsidRPr="00F95DEA">
        <w:tc>
          <w:tcPr>
            <w:tcW w:w="10008" w:type="dxa"/>
            <w:shd w:val="pct15" w:color="auto" w:fill="FFFFFF"/>
          </w:tcPr>
          <w:p w:rsidR="009C5699" w:rsidRPr="00F95DEA" w:rsidRDefault="009C5699">
            <w:pPr>
              <w:pStyle w:val="Heading1"/>
            </w:pPr>
            <w:r w:rsidRPr="00F95DEA">
              <w:t>Projekt</w:t>
            </w:r>
          </w:p>
        </w:tc>
      </w:tr>
      <w:tr w:rsidR="009C5699" w:rsidRPr="00F95DEA">
        <w:tc>
          <w:tcPr>
            <w:tcW w:w="10008" w:type="dxa"/>
            <w:tcBorders>
              <w:bottom w:val="single" w:sz="12" w:space="0" w:color="auto"/>
            </w:tcBorders>
          </w:tcPr>
          <w:p w:rsidR="009C5699" w:rsidRPr="00F95DEA" w:rsidRDefault="009C5699">
            <w:pPr>
              <w:rPr>
                <w:sz w:val="24"/>
                <w:szCs w:val="24"/>
              </w:rPr>
            </w:pPr>
          </w:p>
        </w:tc>
      </w:tr>
    </w:tbl>
    <w:p w:rsidR="009C5699" w:rsidRPr="00F95DEA" w:rsidRDefault="009C5699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9C5699" w:rsidRPr="00F95DEA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9C5699" w:rsidRPr="00F95DEA" w:rsidRDefault="009C5699">
            <w:pPr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9C5699" w:rsidRPr="00F95DEA" w:rsidRDefault="009C5699" w:rsidP="004058D6">
            <w:pPr>
              <w:numPr>
                <w:ilvl w:val="0"/>
                <w:numId w:val="26"/>
              </w:numPr>
              <w:jc w:val="both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Pod red. P. Podrecki, Prawo Internetu, Warszawa 2007.</w:t>
            </w:r>
          </w:p>
          <w:p w:rsidR="009C5699" w:rsidRPr="00F95DEA" w:rsidRDefault="009C5699" w:rsidP="004058D6">
            <w:pPr>
              <w:numPr>
                <w:ilvl w:val="0"/>
                <w:numId w:val="26"/>
              </w:numPr>
              <w:jc w:val="both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J. Gołaczyński, prawo umów elektronicznych, Kraków 2006.</w:t>
            </w:r>
          </w:p>
          <w:p w:rsidR="009C5699" w:rsidRPr="00F95DEA" w:rsidRDefault="009C5699" w:rsidP="004058D6">
            <w:pPr>
              <w:numPr>
                <w:ilvl w:val="0"/>
                <w:numId w:val="26"/>
              </w:numPr>
              <w:jc w:val="both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R. Golat, Internet-aspekty prawne, Bydgoszcz 2003.</w:t>
            </w:r>
          </w:p>
        </w:tc>
      </w:tr>
      <w:tr w:rsidR="009C5699" w:rsidRPr="00F95DEA">
        <w:tc>
          <w:tcPr>
            <w:tcW w:w="2448" w:type="dxa"/>
            <w:tcBorders>
              <w:bottom w:val="single" w:sz="12" w:space="0" w:color="auto"/>
            </w:tcBorders>
          </w:tcPr>
          <w:p w:rsidR="009C5699" w:rsidRPr="00F95DEA" w:rsidRDefault="009C5699">
            <w:pPr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Literatura uzupełniająca</w:t>
            </w:r>
          </w:p>
          <w:p w:rsidR="009C5699" w:rsidRPr="00F95DEA" w:rsidRDefault="009C5699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9C5699" w:rsidRPr="00F95DEA" w:rsidRDefault="009C5699" w:rsidP="004058D6">
            <w:pPr>
              <w:numPr>
                <w:ilvl w:val="0"/>
                <w:numId w:val="27"/>
              </w:numPr>
              <w:ind w:left="714" w:hanging="357"/>
              <w:jc w:val="both"/>
              <w:rPr>
                <w:rStyle w:val="Strong"/>
                <w:b w:val="0"/>
                <w:bCs w:val="0"/>
                <w:sz w:val="24"/>
                <w:szCs w:val="24"/>
              </w:rPr>
            </w:pPr>
            <w:r w:rsidRPr="00F95DEA">
              <w:rPr>
                <w:rStyle w:val="Strong"/>
                <w:b w:val="0"/>
                <w:bCs w:val="0"/>
                <w:sz w:val="24"/>
                <w:szCs w:val="24"/>
              </w:rPr>
              <w:t>Agnieszka Grzywacz, Aneta Frań, Krzysztof Korus, Marcin Spyra, Mariusz Chudzik, Prawo handlu elektronicznego, Bydgoszcz 2005.</w:t>
            </w:r>
          </w:p>
          <w:p w:rsidR="009C5699" w:rsidRPr="00F95DEA" w:rsidRDefault="009C5699" w:rsidP="004058D6">
            <w:pPr>
              <w:numPr>
                <w:ilvl w:val="0"/>
                <w:numId w:val="27"/>
              </w:numPr>
              <w:ind w:left="714" w:hanging="357"/>
              <w:jc w:val="both"/>
              <w:rPr>
                <w:rStyle w:val="Strong"/>
                <w:b w:val="0"/>
                <w:bCs w:val="0"/>
                <w:sz w:val="24"/>
                <w:szCs w:val="24"/>
              </w:rPr>
            </w:pPr>
            <w:r w:rsidRPr="00F95DEA">
              <w:rPr>
                <w:rStyle w:val="Strong"/>
                <w:b w:val="0"/>
                <w:bCs w:val="0"/>
                <w:sz w:val="24"/>
                <w:szCs w:val="24"/>
              </w:rPr>
              <w:t>J. R. Antoniuk, Ochrona znaków towarowych w Internecie, Warszawa 2006.</w:t>
            </w:r>
          </w:p>
          <w:p w:rsidR="009C5699" w:rsidRPr="00F95DEA" w:rsidRDefault="009C5699" w:rsidP="004058D6">
            <w:pPr>
              <w:numPr>
                <w:ilvl w:val="0"/>
                <w:numId w:val="27"/>
              </w:numPr>
              <w:ind w:left="714" w:hanging="357"/>
              <w:jc w:val="both"/>
              <w:rPr>
                <w:rStyle w:val="Strong"/>
                <w:b w:val="0"/>
                <w:bCs w:val="0"/>
                <w:sz w:val="24"/>
                <w:szCs w:val="24"/>
              </w:rPr>
            </w:pPr>
            <w:r w:rsidRPr="00F95DEA">
              <w:rPr>
                <w:rStyle w:val="Strong"/>
                <w:b w:val="0"/>
                <w:bCs w:val="0"/>
                <w:sz w:val="24"/>
                <w:szCs w:val="24"/>
              </w:rPr>
              <w:t>G. Wierczyński, W. Wiewiórowski, Informatyka prawnicza, Kraków 2006.</w:t>
            </w:r>
          </w:p>
          <w:p w:rsidR="009C5699" w:rsidRPr="00F95DEA" w:rsidRDefault="009C5699" w:rsidP="004058D6">
            <w:pPr>
              <w:numPr>
                <w:ilvl w:val="0"/>
                <w:numId w:val="27"/>
              </w:numPr>
              <w:ind w:left="714" w:hanging="357"/>
              <w:jc w:val="both"/>
              <w:rPr>
                <w:sz w:val="24"/>
                <w:szCs w:val="24"/>
              </w:rPr>
            </w:pPr>
            <w:r w:rsidRPr="00F95DEA">
              <w:rPr>
                <w:rStyle w:val="Strong"/>
                <w:b w:val="0"/>
                <w:bCs w:val="0"/>
                <w:sz w:val="24"/>
                <w:szCs w:val="24"/>
              </w:rPr>
              <w:t xml:space="preserve">K. Kowalik-Bańczyk, </w:t>
            </w:r>
            <w:r w:rsidRPr="00F95DEA">
              <w:rPr>
                <w:sz w:val="24"/>
                <w:szCs w:val="24"/>
              </w:rPr>
              <w:t>Sposoby regulacji handlu elektronicznego w prawie wspólnotowym i międzynarodowym, Kraków 2006.</w:t>
            </w:r>
          </w:p>
          <w:p w:rsidR="009C5699" w:rsidRPr="00F95DEA" w:rsidRDefault="009C5699" w:rsidP="004058D6">
            <w:pPr>
              <w:numPr>
                <w:ilvl w:val="0"/>
                <w:numId w:val="27"/>
              </w:numPr>
              <w:ind w:left="714" w:hanging="357"/>
              <w:jc w:val="both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J. Masiota, Elektroniczne instrumenty płatnicze, Warszawa 2003.</w:t>
            </w:r>
          </w:p>
          <w:p w:rsidR="009C5699" w:rsidRPr="00F95DEA" w:rsidRDefault="009C5699" w:rsidP="004058D6">
            <w:pPr>
              <w:numPr>
                <w:ilvl w:val="0"/>
                <w:numId w:val="27"/>
              </w:numPr>
              <w:jc w:val="both"/>
              <w:rPr>
                <w:sz w:val="24"/>
                <w:szCs w:val="24"/>
                <w:lang w:val="en-US"/>
              </w:rPr>
            </w:pPr>
            <w:r w:rsidRPr="00F95DEA">
              <w:rPr>
                <w:sz w:val="24"/>
                <w:szCs w:val="24"/>
                <w:lang w:val="en-US"/>
              </w:rPr>
              <w:t>Software &amp; Internet Law, 4th Edition (Aspen Casebook Series) [Hardcover] Mark A. Lemley (Author), Peter S. Menell (Author), Robert P. Merges (Author), Pamela Samuelson (Author), Brian W. Carver (Author), Hardcover: 1248 pages Publisher: Aspen Publishers; 4 edition (April 1, 2011).</w:t>
            </w:r>
          </w:p>
        </w:tc>
      </w:tr>
    </w:tbl>
    <w:p w:rsidR="009C5699" w:rsidRPr="00F95DEA" w:rsidRDefault="009C5699">
      <w:pPr>
        <w:rPr>
          <w:sz w:val="24"/>
          <w:szCs w:val="24"/>
          <w:lang w:val="en-US"/>
        </w:rPr>
      </w:pPr>
    </w:p>
    <w:tbl>
      <w:tblPr>
        <w:tblW w:w="10008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9C5699" w:rsidRPr="00F95DEA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C5699" w:rsidRPr="00F95DEA" w:rsidRDefault="009C5699" w:rsidP="005E010A">
            <w:pPr>
              <w:rPr>
                <w:sz w:val="24"/>
                <w:szCs w:val="24"/>
                <w:lang w:val="en-US"/>
              </w:rPr>
            </w:pPr>
          </w:p>
          <w:p w:rsidR="009C5699" w:rsidRPr="00F95DEA" w:rsidRDefault="009C5699" w:rsidP="005E010A">
            <w:pPr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Metody kształcenia</w:t>
            </w:r>
          </w:p>
          <w:p w:rsidR="009C5699" w:rsidRPr="00F95DEA" w:rsidRDefault="009C5699" w:rsidP="005E010A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9C5699" w:rsidRPr="00F95DEA" w:rsidRDefault="009C5699" w:rsidP="00870B95">
            <w:pPr>
              <w:jc w:val="both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 xml:space="preserve">Wykład, wykład konwersatoryjny, wykład problemowy, wykład </w:t>
            </w:r>
            <w:r w:rsidRPr="00F95DEA">
              <w:rPr>
                <w:sz w:val="24"/>
                <w:szCs w:val="24"/>
              </w:rPr>
              <w:br/>
              <w:t>z prezentacją multimedialną</w:t>
            </w:r>
          </w:p>
          <w:p w:rsidR="009C5699" w:rsidRPr="00F95DEA" w:rsidRDefault="009C5699" w:rsidP="004058D6">
            <w:pPr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Zajęcia on-line / blended learning, zajęcia w sali dydaktycznej</w:t>
            </w:r>
          </w:p>
        </w:tc>
      </w:tr>
      <w:tr w:rsidR="009C5699" w:rsidRPr="00F95DEA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9C5699" w:rsidRPr="00F95DEA" w:rsidRDefault="009C5699" w:rsidP="005E010A">
            <w:pPr>
              <w:jc w:val="center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9C5699" w:rsidRPr="00F95DEA" w:rsidRDefault="009C5699" w:rsidP="005E010A">
            <w:pPr>
              <w:jc w:val="center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Nr efektu kształcenia</w:t>
            </w:r>
            <w:r w:rsidRPr="00F95DEA">
              <w:rPr>
                <w:sz w:val="24"/>
                <w:szCs w:val="24"/>
              </w:rPr>
              <w:br/>
            </w:r>
          </w:p>
        </w:tc>
      </w:tr>
      <w:tr w:rsidR="009C5699" w:rsidRPr="00F95DEA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9C5699" w:rsidRPr="00F95DEA" w:rsidRDefault="009C5699" w:rsidP="005E010A">
            <w:pPr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9C5699" w:rsidRPr="00F95DEA" w:rsidRDefault="009C5699" w:rsidP="005E010A">
            <w:pPr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01,02,03</w:t>
            </w:r>
          </w:p>
        </w:tc>
      </w:tr>
      <w:tr w:rsidR="009C5699" w:rsidRPr="00F95DEA">
        <w:tc>
          <w:tcPr>
            <w:tcW w:w="8208" w:type="dxa"/>
            <w:gridSpan w:val="3"/>
          </w:tcPr>
          <w:p w:rsidR="009C5699" w:rsidRPr="00F95DEA" w:rsidRDefault="009C5699" w:rsidP="00487889">
            <w:pPr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Rozwiązywanie kazusów (studium przypadków)</w:t>
            </w:r>
          </w:p>
        </w:tc>
        <w:tc>
          <w:tcPr>
            <w:tcW w:w="1800" w:type="dxa"/>
          </w:tcPr>
          <w:p w:rsidR="009C5699" w:rsidRPr="00F95DEA" w:rsidRDefault="009C5699" w:rsidP="005E010A">
            <w:pPr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01,02,03</w:t>
            </w:r>
          </w:p>
        </w:tc>
      </w:tr>
      <w:tr w:rsidR="009C5699" w:rsidRPr="00F95DEA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9C5699" w:rsidRPr="00F95DEA" w:rsidRDefault="009C5699" w:rsidP="005E010A">
            <w:pPr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Zaliczenie i egzamin z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9C5699" w:rsidRPr="00F95DEA" w:rsidRDefault="009C5699" w:rsidP="005E010A">
            <w:pPr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01 - 09</w:t>
            </w:r>
          </w:p>
        </w:tc>
      </w:tr>
      <w:tr w:rsidR="009C5699" w:rsidRPr="00F95DEA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9C5699" w:rsidRPr="00F95DEA" w:rsidRDefault="009C5699" w:rsidP="005E010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9C5699" w:rsidRPr="00F95DEA" w:rsidRDefault="009C5699" w:rsidP="005E010A">
            <w:pPr>
              <w:rPr>
                <w:sz w:val="24"/>
                <w:szCs w:val="24"/>
              </w:rPr>
            </w:pPr>
          </w:p>
        </w:tc>
      </w:tr>
      <w:tr w:rsidR="009C5699" w:rsidRPr="00F95DEA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9C5699" w:rsidRPr="00F95DEA" w:rsidRDefault="009C5699" w:rsidP="005E010A">
            <w:pPr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Forma i warunki zaliczenia</w:t>
            </w:r>
          </w:p>
          <w:p w:rsidR="009C5699" w:rsidRPr="00F95DEA" w:rsidRDefault="009C5699" w:rsidP="005E010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9C5699" w:rsidRPr="00F95DEA" w:rsidRDefault="009C5699" w:rsidP="00BF101B">
            <w:pPr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 xml:space="preserve">Egzamin pisemny: dłuższa wypowiedź pisemna (rozwiązanie problemu); </w:t>
            </w:r>
          </w:p>
        </w:tc>
      </w:tr>
    </w:tbl>
    <w:p w:rsidR="009C5699" w:rsidRPr="00F95DEA" w:rsidRDefault="009C5699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9C5699" w:rsidRPr="00F95DEA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9C5699" w:rsidRPr="00F95DEA" w:rsidRDefault="009C5699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C5699" w:rsidRPr="00F95DEA" w:rsidRDefault="009C5699">
            <w:pPr>
              <w:jc w:val="center"/>
              <w:rPr>
                <w:b/>
                <w:bCs/>
                <w:sz w:val="24"/>
                <w:szCs w:val="24"/>
              </w:rPr>
            </w:pPr>
            <w:r w:rsidRPr="00F95DEA">
              <w:rPr>
                <w:b/>
                <w:bCs/>
                <w:sz w:val="24"/>
                <w:szCs w:val="24"/>
              </w:rPr>
              <w:t>NAKŁAD PRACY STUDENTA</w:t>
            </w:r>
          </w:p>
          <w:p w:rsidR="009C5699" w:rsidRPr="00F95DEA" w:rsidRDefault="009C569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C5699" w:rsidRPr="00F95DEA">
        <w:trPr>
          <w:trHeight w:val="263"/>
        </w:trPr>
        <w:tc>
          <w:tcPr>
            <w:tcW w:w="5211" w:type="dxa"/>
          </w:tcPr>
          <w:p w:rsidR="009C5699" w:rsidRPr="00F95DEA" w:rsidRDefault="009C5699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9C5699" w:rsidRPr="00F95DEA" w:rsidRDefault="009C5699">
            <w:pPr>
              <w:jc w:val="center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 xml:space="preserve">Liczba godzin  </w:t>
            </w:r>
          </w:p>
        </w:tc>
      </w:tr>
      <w:tr w:rsidR="009C5699" w:rsidRPr="00F95DEA">
        <w:trPr>
          <w:trHeight w:val="262"/>
        </w:trPr>
        <w:tc>
          <w:tcPr>
            <w:tcW w:w="5211" w:type="dxa"/>
          </w:tcPr>
          <w:p w:rsidR="009C5699" w:rsidRPr="00F95DEA" w:rsidRDefault="009C5699">
            <w:pPr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9C5699" w:rsidRPr="00F95DEA" w:rsidRDefault="009C5699">
            <w:pPr>
              <w:jc w:val="center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30</w:t>
            </w:r>
          </w:p>
        </w:tc>
      </w:tr>
      <w:tr w:rsidR="009C5699" w:rsidRPr="00F95DEA">
        <w:trPr>
          <w:trHeight w:val="262"/>
        </w:trPr>
        <w:tc>
          <w:tcPr>
            <w:tcW w:w="5211" w:type="dxa"/>
          </w:tcPr>
          <w:p w:rsidR="009C5699" w:rsidRPr="00F95DEA" w:rsidRDefault="009C5699">
            <w:pPr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9C5699" w:rsidRPr="00F95DEA" w:rsidRDefault="009C5699" w:rsidP="00F832C2">
            <w:pPr>
              <w:jc w:val="center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15</w:t>
            </w:r>
          </w:p>
        </w:tc>
      </w:tr>
      <w:tr w:rsidR="009C5699" w:rsidRPr="00F95DEA">
        <w:trPr>
          <w:trHeight w:val="262"/>
        </w:trPr>
        <w:tc>
          <w:tcPr>
            <w:tcW w:w="5211" w:type="dxa"/>
          </w:tcPr>
          <w:p w:rsidR="009C5699" w:rsidRPr="00F95DEA" w:rsidRDefault="009C5699" w:rsidP="00162857">
            <w:pPr>
              <w:rPr>
                <w:sz w:val="24"/>
                <w:szCs w:val="24"/>
                <w:vertAlign w:val="superscript"/>
              </w:rPr>
            </w:pPr>
            <w:r w:rsidRPr="00F95DEA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9C5699" w:rsidRPr="00F95DEA" w:rsidRDefault="009C5699">
            <w:pPr>
              <w:jc w:val="center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0</w:t>
            </w:r>
          </w:p>
        </w:tc>
      </w:tr>
      <w:tr w:rsidR="009C5699" w:rsidRPr="00F95DEA">
        <w:trPr>
          <w:trHeight w:val="262"/>
        </w:trPr>
        <w:tc>
          <w:tcPr>
            <w:tcW w:w="5211" w:type="dxa"/>
          </w:tcPr>
          <w:p w:rsidR="009C5699" w:rsidRPr="00F95DEA" w:rsidRDefault="009C5699" w:rsidP="00162857">
            <w:pPr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9C5699" w:rsidRPr="00F95DEA" w:rsidRDefault="009C5699" w:rsidP="005D5D66">
            <w:pPr>
              <w:jc w:val="center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0</w:t>
            </w:r>
          </w:p>
        </w:tc>
      </w:tr>
      <w:tr w:rsidR="009C5699" w:rsidRPr="00F95DEA">
        <w:trPr>
          <w:trHeight w:val="262"/>
        </w:trPr>
        <w:tc>
          <w:tcPr>
            <w:tcW w:w="5211" w:type="dxa"/>
          </w:tcPr>
          <w:p w:rsidR="009C5699" w:rsidRPr="00F95DEA" w:rsidRDefault="009C5699" w:rsidP="00162857">
            <w:pPr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Przygotowanie projektu / eseju / itp.</w:t>
            </w:r>
            <w:r w:rsidRPr="00F95DEA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9C5699" w:rsidRPr="00F95DEA" w:rsidRDefault="009C5699">
            <w:pPr>
              <w:jc w:val="center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15</w:t>
            </w:r>
          </w:p>
        </w:tc>
      </w:tr>
      <w:tr w:rsidR="009C5699" w:rsidRPr="00F95DEA">
        <w:trPr>
          <w:trHeight w:val="262"/>
        </w:trPr>
        <w:tc>
          <w:tcPr>
            <w:tcW w:w="5211" w:type="dxa"/>
          </w:tcPr>
          <w:p w:rsidR="009C5699" w:rsidRPr="00F95DEA" w:rsidRDefault="009C5699">
            <w:pPr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9C5699" w:rsidRPr="00F95DEA" w:rsidRDefault="009C5699" w:rsidP="00F95DEA">
            <w:pPr>
              <w:jc w:val="center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0</w:t>
            </w:r>
          </w:p>
        </w:tc>
      </w:tr>
      <w:tr w:rsidR="009C5699" w:rsidRPr="00F95DEA">
        <w:trPr>
          <w:trHeight w:val="262"/>
        </w:trPr>
        <w:tc>
          <w:tcPr>
            <w:tcW w:w="5211" w:type="dxa"/>
          </w:tcPr>
          <w:p w:rsidR="009C5699" w:rsidRPr="00F95DEA" w:rsidRDefault="009C5699">
            <w:pPr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9C5699" w:rsidRPr="00F95DEA" w:rsidRDefault="009C5699">
            <w:pPr>
              <w:jc w:val="center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0,1</w:t>
            </w:r>
          </w:p>
        </w:tc>
      </w:tr>
      <w:tr w:rsidR="009C5699" w:rsidRPr="00F95DEA">
        <w:trPr>
          <w:trHeight w:val="262"/>
        </w:trPr>
        <w:tc>
          <w:tcPr>
            <w:tcW w:w="5211" w:type="dxa"/>
          </w:tcPr>
          <w:p w:rsidR="009C5699" w:rsidRPr="00F95DEA" w:rsidRDefault="009C5699">
            <w:pPr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9C5699" w:rsidRPr="00F95DEA" w:rsidRDefault="009C5699" w:rsidP="00EF641D">
            <w:pPr>
              <w:jc w:val="center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0</w:t>
            </w:r>
          </w:p>
        </w:tc>
      </w:tr>
      <w:tr w:rsidR="009C5699" w:rsidRPr="00F95DEA">
        <w:trPr>
          <w:trHeight w:val="262"/>
        </w:trPr>
        <w:tc>
          <w:tcPr>
            <w:tcW w:w="5211" w:type="dxa"/>
          </w:tcPr>
          <w:p w:rsidR="009C5699" w:rsidRPr="00F95DEA" w:rsidRDefault="009C5699">
            <w:pPr>
              <w:rPr>
                <w:sz w:val="24"/>
                <w:szCs w:val="24"/>
              </w:rPr>
            </w:pPr>
            <w:r w:rsidRPr="00F95DEA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9C5699" w:rsidRPr="00F95DEA" w:rsidRDefault="009C5699">
            <w:pPr>
              <w:jc w:val="center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60,1</w:t>
            </w:r>
          </w:p>
        </w:tc>
      </w:tr>
      <w:tr w:rsidR="009C5699" w:rsidRPr="00F95DEA">
        <w:trPr>
          <w:trHeight w:val="236"/>
        </w:trPr>
        <w:tc>
          <w:tcPr>
            <w:tcW w:w="5211" w:type="dxa"/>
            <w:shd w:val="clear" w:color="auto" w:fill="C0C0C0"/>
          </w:tcPr>
          <w:p w:rsidR="009C5699" w:rsidRPr="00F95DEA" w:rsidRDefault="009C5699" w:rsidP="0074288E">
            <w:pPr>
              <w:rPr>
                <w:b/>
                <w:bCs/>
                <w:sz w:val="24"/>
                <w:szCs w:val="24"/>
              </w:rPr>
            </w:pPr>
            <w:r w:rsidRPr="00F95DEA">
              <w:rPr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9C5699" w:rsidRPr="00F95DEA" w:rsidRDefault="009C5699" w:rsidP="0074288E">
            <w:pPr>
              <w:jc w:val="center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2</w:t>
            </w:r>
          </w:p>
        </w:tc>
      </w:tr>
      <w:tr w:rsidR="009C5699" w:rsidRPr="00F95DEA">
        <w:trPr>
          <w:trHeight w:val="262"/>
        </w:trPr>
        <w:tc>
          <w:tcPr>
            <w:tcW w:w="5211" w:type="dxa"/>
            <w:shd w:val="clear" w:color="auto" w:fill="C0C0C0"/>
          </w:tcPr>
          <w:p w:rsidR="009C5699" w:rsidRPr="00F95DEA" w:rsidRDefault="009C5699">
            <w:pPr>
              <w:rPr>
                <w:sz w:val="24"/>
                <w:szCs w:val="24"/>
                <w:vertAlign w:val="superscript"/>
              </w:rPr>
            </w:pPr>
            <w:r w:rsidRPr="00F95DEA">
              <w:rPr>
                <w:sz w:val="24"/>
                <w:szCs w:val="24"/>
              </w:rPr>
              <w:t>Liczba p. ECTS związana z zajęciami praktycznymi</w:t>
            </w:r>
            <w:r w:rsidRPr="00F95DEA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9C5699" w:rsidRPr="00F95DEA" w:rsidRDefault="009C5699">
            <w:pPr>
              <w:jc w:val="center"/>
              <w:rPr>
                <w:b/>
                <w:bCs/>
                <w:sz w:val="24"/>
                <w:szCs w:val="24"/>
              </w:rPr>
            </w:pPr>
            <w:r w:rsidRPr="00F95DEA">
              <w:rPr>
                <w:b/>
                <w:bCs/>
                <w:sz w:val="24"/>
                <w:szCs w:val="24"/>
              </w:rPr>
              <w:t>0,5</w:t>
            </w:r>
          </w:p>
        </w:tc>
      </w:tr>
      <w:tr w:rsidR="009C5699" w:rsidRPr="00F95DEA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9C5699" w:rsidRPr="00F95DEA" w:rsidRDefault="009C5699">
            <w:pPr>
              <w:rPr>
                <w:b/>
                <w:bCs/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9C5699" w:rsidRPr="00F95DEA" w:rsidRDefault="009C5699">
            <w:pPr>
              <w:jc w:val="center"/>
              <w:rPr>
                <w:sz w:val="24"/>
                <w:szCs w:val="24"/>
              </w:rPr>
            </w:pPr>
            <w:r w:rsidRPr="00F95DEA">
              <w:rPr>
                <w:sz w:val="24"/>
                <w:szCs w:val="24"/>
              </w:rPr>
              <w:t>1,1</w:t>
            </w:r>
          </w:p>
        </w:tc>
      </w:tr>
    </w:tbl>
    <w:p w:rsidR="009C5699" w:rsidRPr="00692AD1" w:rsidRDefault="009C5699" w:rsidP="00FA0663">
      <w:pPr>
        <w:pStyle w:val="Default"/>
        <w:rPr>
          <w:rFonts w:ascii="Times New Roman" w:hAnsi="Times New Roman" w:cs="Times New Roman"/>
          <w:b/>
          <w:bCs/>
        </w:rPr>
      </w:pPr>
    </w:p>
    <w:sectPr w:rsidR="009C5699" w:rsidRPr="00692AD1" w:rsidSect="000B2DA0">
      <w:footerReference w:type="default" r:id="rId7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699" w:rsidRDefault="009C5699">
      <w:r>
        <w:separator/>
      </w:r>
    </w:p>
  </w:endnote>
  <w:endnote w:type="continuationSeparator" w:id="0">
    <w:p w:rsidR="009C5699" w:rsidRDefault="009C56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699" w:rsidRDefault="009C5699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9C5699" w:rsidRDefault="009C569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699" w:rsidRDefault="009C5699">
      <w:r>
        <w:separator/>
      </w:r>
    </w:p>
  </w:footnote>
  <w:footnote w:type="continuationSeparator" w:id="0">
    <w:p w:rsidR="009C5699" w:rsidRDefault="009C56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1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853EC7"/>
    <w:multiLevelType w:val="hybridMultilevel"/>
    <w:tmpl w:val="2D92C6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>
    <w:nsid w:val="3D7625CB"/>
    <w:multiLevelType w:val="hybridMultilevel"/>
    <w:tmpl w:val="2B3ACBD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40D57F45"/>
    <w:multiLevelType w:val="hybridMultilevel"/>
    <w:tmpl w:val="AFE45050"/>
    <w:lvl w:ilvl="0" w:tplc="732841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>
      <w:start w:val="1"/>
      <w:numFmt w:val="lowerLetter"/>
      <w:lvlText w:val="%2."/>
      <w:lvlJc w:val="left"/>
      <w:pPr>
        <w:ind w:left="1490" w:hanging="360"/>
      </w:pPr>
    </w:lvl>
    <w:lvl w:ilvl="2" w:tplc="0415001B">
      <w:start w:val="1"/>
      <w:numFmt w:val="lowerRoman"/>
      <w:lvlText w:val="%3."/>
      <w:lvlJc w:val="right"/>
      <w:pPr>
        <w:ind w:left="2210" w:hanging="180"/>
      </w:pPr>
    </w:lvl>
    <w:lvl w:ilvl="3" w:tplc="0415000F">
      <w:start w:val="1"/>
      <w:numFmt w:val="decimal"/>
      <w:lvlText w:val="%4."/>
      <w:lvlJc w:val="left"/>
      <w:pPr>
        <w:ind w:left="2930" w:hanging="360"/>
      </w:pPr>
    </w:lvl>
    <w:lvl w:ilvl="4" w:tplc="04150019">
      <w:start w:val="1"/>
      <w:numFmt w:val="lowerLetter"/>
      <w:lvlText w:val="%5."/>
      <w:lvlJc w:val="left"/>
      <w:pPr>
        <w:ind w:left="3650" w:hanging="360"/>
      </w:pPr>
    </w:lvl>
    <w:lvl w:ilvl="5" w:tplc="0415001B">
      <w:start w:val="1"/>
      <w:numFmt w:val="lowerRoman"/>
      <w:lvlText w:val="%6."/>
      <w:lvlJc w:val="right"/>
      <w:pPr>
        <w:ind w:left="4370" w:hanging="180"/>
      </w:pPr>
    </w:lvl>
    <w:lvl w:ilvl="6" w:tplc="0415000F">
      <w:start w:val="1"/>
      <w:numFmt w:val="decimal"/>
      <w:lvlText w:val="%7."/>
      <w:lvlJc w:val="left"/>
      <w:pPr>
        <w:ind w:left="5090" w:hanging="360"/>
      </w:pPr>
    </w:lvl>
    <w:lvl w:ilvl="7" w:tplc="04150019">
      <w:start w:val="1"/>
      <w:numFmt w:val="lowerLetter"/>
      <w:lvlText w:val="%8."/>
      <w:lvlJc w:val="left"/>
      <w:pPr>
        <w:ind w:left="5810" w:hanging="360"/>
      </w:pPr>
    </w:lvl>
    <w:lvl w:ilvl="8" w:tplc="0415001B">
      <w:start w:val="1"/>
      <w:numFmt w:val="lowerRoman"/>
      <w:lvlText w:val="%9."/>
      <w:lvlJc w:val="right"/>
      <w:pPr>
        <w:ind w:left="6530" w:hanging="180"/>
      </w:pPr>
    </w:lvl>
  </w:abstractNum>
  <w:abstractNum w:abstractNumId="19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0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3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4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nsid w:val="6EB55B16"/>
    <w:multiLevelType w:val="hybridMultilevel"/>
    <w:tmpl w:val="5B869456"/>
    <w:lvl w:ilvl="0" w:tplc="10B8E57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0"/>
  </w:num>
  <w:num w:numId="5">
    <w:abstractNumId w:val="11"/>
  </w:num>
  <w:num w:numId="6">
    <w:abstractNumId w:val="2"/>
  </w:num>
  <w:num w:numId="7">
    <w:abstractNumId w:val="21"/>
  </w:num>
  <w:num w:numId="8">
    <w:abstractNumId w:val="0"/>
  </w:num>
  <w:num w:numId="9">
    <w:abstractNumId w:val="19"/>
  </w:num>
  <w:num w:numId="10">
    <w:abstractNumId w:val="23"/>
  </w:num>
  <w:num w:numId="11">
    <w:abstractNumId w:val="15"/>
  </w:num>
  <w:num w:numId="12">
    <w:abstractNumId w:val="6"/>
  </w:num>
  <w:num w:numId="13">
    <w:abstractNumId w:val="12"/>
  </w:num>
  <w:num w:numId="14">
    <w:abstractNumId w:val="3"/>
  </w:num>
  <w:num w:numId="15">
    <w:abstractNumId w:val="22"/>
  </w:num>
  <w:num w:numId="16">
    <w:abstractNumId w:val="8"/>
  </w:num>
  <w:num w:numId="17">
    <w:abstractNumId w:val="26"/>
  </w:num>
  <w:num w:numId="18">
    <w:abstractNumId w:val="18"/>
  </w:num>
  <w:num w:numId="19">
    <w:abstractNumId w:val="24"/>
  </w:num>
  <w:num w:numId="20">
    <w:abstractNumId w:val="20"/>
  </w:num>
  <w:num w:numId="21">
    <w:abstractNumId w:val="1"/>
    <w:lvlOverride w:ilvl="0">
      <w:startOverride w:val="1"/>
    </w:lvlOverride>
  </w:num>
  <w:num w:numId="22">
    <w:abstractNumId w:val="13"/>
  </w:num>
  <w:num w:numId="23">
    <w:abstractNumId w:val="7"/>
  </w:num>
  <w:num w:numId="24">
    <w:abstractNumId w:val="14"/>
  </w:num>
  <w:num w:numId="25">
    <w:abstractNumId w:val="17"/>
  </w:num>
  <w:num w:numId="26">
    <w:abstractNumId w:val="16"/>
  </w:num>
  <w:num w:numId="2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2916"/>
    <w:rsid w:val="0000341D"/>
    <w:rsid w:val="00040D48"/>
    <w:rsid w:val="00045710"/>
    <w:rsid w:val="00072D78"/>
    <w:rsid w:val="000835C7"/>
    <w:rsid w:val="000B063F"/>
    <w:rsid w:val="000B25BB"/>
    <w:rsid w:val="000B2DA0"/>
    <w:rsid w:val="000C54BE"/>
    <w:rsid w:val="000E6B82"/>
    <w:rsid w:val="00124D53"/>
    <w:rsid w:val="00143F4D"/>
    <w:rsid w:val="00162857"/>
    <w:rsid w:val="0018328A"/>
    <w:rsid w:val="00190040"/>
    <w:rsid w:val="00194BBA"/>
    <w:rsid w:val="001C075A"/>
    <w:rsid w:val="001D0456"/>
    <w:rsid w:val="001D49B2"/>
    <w:rsid w:val="001E5E1D"/>
    <w:rsid w:val="001F60D6"/>
    <w:rsid w:val="00202416"/>
    <w:rsid w:val="00202603"/>
    <w:rsid w:val="00240C61"/>
    <w:rsid w:val="00243030"/>
    <w:rsid w:val="0028576B"/>
    <w:rsid w:val="00285C0C"/>
    <w:rsid w:val="002C4A6A"/>
    <w:rsid w:val="002E7751"/>
    <w:rsid w:val="003036BB"/>
    <w:rsid w:val="003249B2"/>
    <w:rsid w:val="00354BCC"/>
    <w:rsid w:val="00362DF1"/>
    <w:rsid w:val="0036789E"/>
    <w:rsid w:val="00371951"/>
    <w:rsid w:val="003B4C5C"/>
    <w:rsid w:val="003D1073"/>
    <w:rsid w:val="003D4BA8"/>
    <w:rsid w:val="003E7612"/>
    <w:rsid w:val="003F7FDC"/>
    <w:rsid w:val="00404AEA"/>
    <w:rsid w:val="004058D6"/>
    <w:rsid w:val="0041601A"/>
    <w:rsid w:val="004253A0"/>
    <w:rsid w:val="0043490F"/>
    <w:rsid w:val="0045304C"/>
    <w:rsid w:val="004649F8"/>
    <w:rsid w:val="00487889"/>
    <w:rsid w:val="004B575D"/>
    <w:rsid w:val="004B7AAE"/>
    <w:rsid w:val="004C3DEC"/>
    <w:rsid w:val="004D5610"/>
    <w:rsid w:val="004E34C4"/>
    <w:rsid w:val="004F018E"/>
    <w:rsid w:val="00565718"/>
    <w:rsid w:val="00581FB0"/>
    <w:rsid w:val="0058485C"/>
    <w:rsid w:val="005D5D66"/>
    <w:rsid w:val="005E010A"/>
    <w:rsid w:val="005E7E13"/>
    <w:rsid w:val="005F0A22"/>
    <w:rsid w:val="005F5203"/>
    <w:rsid w:val="005F6E91"/>
    <w:rsid w:val="00622529"/>
    <w:rsid w:val="0062607F"/>
    <w:rsid w:val="006304CB"/>
    <w:rsid w:val="00631208"/>
    <w:rsid w:val="006350C3"/>
    <w:rsid w:val="00636829"/>
    <w:rsid w:val="00643CFC"/>
    <w:rsid w:val="0067486A"/>
    <w:rsid w:val="00692AD1"/>
    <w:rsid w:val="006A19CE"/>
    <w:rsid w:val="006A5DB2"/>
    <w:rsid w:val="006C4931"/>
    <w:rsid w:val="006D2D8A"/>
    <w:rsid w:val="006D73BD"/>
    <w:rsid w:val="006E66AC"/>
    <w:rsid w:val="00724143"/>
    <w:rsid w:val="007255EB"/>
    <w:rsid w:val="007351F4"/>
    <w:rsid w:val="0074288E"/>
    <w:rsid w:val="00742916"/>
    <w:rsid w:val="0074563B"/>
    <w:rsid w:val="00761FB4"/>
    <w:rsid w:val="00807E5D"/>
    <w:rsid w:val="008134EB"/>
    <w:rsid w:val="0084452F"/>
    <w:rsid w:val="0085228E"/>
    <w:rsid w:val="00870B95"/>
    <w:rsid w:val="008739CF"/>
    <w:rsid w:val="00884A51"/>
    <w:rsid w:val="008D43A6"/>
    <w:rsid w:val="00923B47"/>
    <w:rsid w:val="00944297"/>
    <w:rsid w:val="0096022A"/>
    <w:rsid w:val="00967D9D"/>
    <w:rsid w:val="00995ACF"/>
    <w:rsid w:val="009C5699"/>
    <w:rsid w:val="00A262CC"/>
    <w:rsid w:val="00A46DAF"/>
    <w:rsid w:val="00A65B85"/>
    <w:rsid w:val="00A7781C"/>
    <w:rsid w:val="00A813C8"/>
    <w:rsid w:val="00A843AF"/>
    <w:rsid w:val="00A91A6C"/>
    <w:rsid w:val="00AB7FA5"/>
    <w:rsid w:val="00AC1897"/>
    <w:rsid w:val="00AC44B2"/>
    <w:rsid w:val="00AF5FE2"/>
    <w:rsid w:val="00B01DB5"/>
    <w:rsid w:val="00B01E31"/>
    <w:rsid w:val="00B05C6A"/>
    <w:rsid w:val="00B2097B"/>
    <w:rsid w:val="00B64CCC"/>
    <w:rsid w:val="00B71297"/>
    <w:rsid w:val="00B9164C"/>
    <w:rsid w:val="00BA0A76"/>
    <w:rsid w:val="00BA4056"/>
    <w:rsid w:val="00BB4673"/>
    <w:rsid w:val="00BE126B"/>
    <w:rsid w:val="00BE2E02"/>
    <w:rsid w:val="00BF101B"/>
    <w:rsid w:val="00C07BA5"/>
    <w:rsid w:val="00C102A9"/>
    <w:rsid w:val="00C302B5"/>
    <w:rsid w:val="00C31EBB"/>
    <w:rsid w:val="00C32F9B"/>
    <w:rsid w:val="00C502A4"/>
    <w:rsid w:val="00C63C06"/>
    <w:rsid w:val="00C66D8F"/>
    <w:rsid w:val="00C75B65"/>
    <w:rsid w:val="00C862C9"/>
    <w:rsid w:val="00CC4125"/>
    <w:rsid w:val="00CD3BE0"/>
    <w:rsid w:val="00CE3B1A"/>
    <w:rsid w:val="00CE72DA"/>
    <w:rsid w:val="00D2567D"/>
    <w:rsid w:val="00D302FE"/>
    <w:rsid w:val="00D4050A"/>
    <w:rsid w:val="00D43DCB"/>
    <w:rsid w:val="00D60E63"/>
    <w:rsid w:val="00D70C81"/>
    <w:rsid w:val="00DB164F"/>
    <w:rsid w:val="00DC149C"/>
    <w:rsid w:val="00DC3DDF"/>
    <w:rsid w:val="00DC45F9"/>
    <w:rsid w:val="00E01C16"/>
    <w:rsid w:val="00E03B05"/>
    <w:rsid w:val="00E0427D"/>
    <w:rsid w:val="00E118FB"/>
    <w:rsid w:val="00E25DF7"/>
    <w:rsid w:val="00E3438D"/>
    <w:rsid w:val="00E63E39"/>
    <w:rsid w:val="00E64AB8"/>
    <w:rsid w:val="00E66152"/>
    <w:rsid w:val="00E87FA8"/>
    <w:rsid w:val="00EB13A4"/>
    <w:rsid w:val="00EC5E7A"/>
    <w:rsid w:val="00EC7AE8"/>
    <w:rsid w:val="00ED517B"/>
    <w:rsid w:val="00EE6150"/>
    <w:rsid w:val="00EF641D"/>
    <w:rsid w:val="00F457B8"/>
    <w:rsid w:val="00F458A4"/>
    <w:rsid w:val="00F73BC4"/>
    <w:rsid w:val="00F832C2"/>
    <w:rsid w:val="00F95DEA"/>
    <w:rsid w:val="00FA0663"/>
    <w:rsid w:val="00FA196D"/>
    <w:rsid w:val="00FA3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DA0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B2DA0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B2DA0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0B2DA0"/>
    <w:pPr>
      <w:keepNext/>
      <w:jc w:val="both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B2DA0"/>
    <w:pPr>
      <w:keepNext/>
      <w:ind w:firstLine="3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B2DA0"/>
    <w:pPr>
      <w:keepNext/>
      <w:ind w:left="7080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B2DA0"/>
    <w:pPr>
      <w:keepNext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177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177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177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1778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1778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1778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0B2DA0"/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rsid w:val="000B2DA0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B1778"/>
    <w:rPr>
      <w:sz w:val="20"/>
      <w:szCs w:val="20"/>
    </w:rPr>
  </w:style>
  <w:style w:type="paragraph" w:styleId="NormalWeb">
    <w:name w:val="Normal (Web)"/>
    <w:basedOn w:val="Normal"/>
    <w:uiPriority w:val="99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rsid w:val="000B2DA0"/>
    <w:pPr>
      <w:jc w:val="both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B1778"/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0B2DA0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B1778"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0B2DA0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EB177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0B2DA0"/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0B2DA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B1778"/>
    <w:rPr>
      <w:sz w:val="20"/>
      <w:szCs w:val="20"/>
    </w:rPr>
  </w:style>
  <w:style w:type="character" w:customStyle="1" w:styleId="NagwekZnak">
    <w:name w:val="Nagłówek Znak"/>
    <w:basedOn w:val="DefaultParagraphFont"/>
    <w:uiPriority w:val="99"/>
    <w:semiHidden/>
    <w:rsid w:val="000B2DA0"/>
  </w:style>
  <w:style w:type="paragraph" w:styleId="Footer">
    <w:name w:val="footer"/>
    <w:basedOn w:val="Normal"/>
    <w:link w:val="FooterChar"/>
    <w:uiPriority w:val="99"/>
    <w:semiHidden/>
    <w:rsid w:val="000B2DA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B1778"/>
    <w:rPr>
      <w:sz w:val="20"/>
      <w:szCs w:val="20"/>
    </w:rPr>
  </w:style>
  <w:style w:type="character" w:customStyle="1" w:styleId="StopkaZnak">
    <w:name w:val="Stopka Znak"/>
    <w:basedOn w:val="DefaultParagraphFont"/>
    <w:uiPriority w:val="99"/>
    <w:rsid w:val="000B2DA0"/>
  </w:style>
  <w:style w:type="paragraph" w:styleId="Subtitle">
    <w:name w:val="Subtitle"/>
    <w:basedOn w:val="Normal"/>
    <w:link w:val="SubtitleChar"/>
    <w:uiPriority w:val="99"/>
    <w:qFormat/>
    <w:rsid w:val="000B2DA0"/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11"/>
    <w:rsid w:val="00EB1778"/>
    <w:rPr>
      <w:rFonts w:asciiTheme="majorHAnsi" w:eastAsiaTheme="majorEastAsia" w:hAnsiTheme="majorHAnsi" w:cstheme="majorBidi"/>
      <w:sz w:val="24"/>
      <w:szCs w:val="24"/>
    </w:rPr>
  </w:style>
  <w:style w:type="paragraph" w:styleId="ListParagraph">
    <w:name w:val="List Paragraph"/>
    <w:basedOn w:val="Normal"/>
    <w:uiPriority w:val="99"/>
    <w:qFormat/>
    <w:rsid w:val="000B2DA0"/>
    <w:pPr>
      <w:ind w:left="720"/>
    </w:pPr>
  </w:style>
  <w:style w:type="character" w:styleId="PageNumber">
    <w:name w:val="page number"/>
    <w:basedOn w:val="DefaultParagraphFont"/>
    <w:uiPriority w:val="99"/>
    <w:semiHidden/>
    <w:rsid w:val="000B2DA0"/>
  </w:style>
  <w:style w:type="paragraph" w:styleId="BalloonText">
    <w:name w:val="Balloon Text"/>
    <w:basedOn w:val="Normal"/>
    <w:link w:val="BalloonTextChar"/>
    <w:uiPriority w:val="99"/>
    <w:semiHidden/>
    <w:rsid w:val="00354B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54BC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143F4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rsid w:val="005D5D66"/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5D5D66"/>
  </w:style>
  <w:style w:type="character" w:styleId="EndnoteReference">
    <w:name w:val="endnote reference"/>
    <w:basedOn w:val="DefaultParagraphFont"/>
    <w:uiPriority w:val="99"/>
    <w:semiHidden/>
    <w:rsid w:val="005D5D66"/>
    <w:rPr>
      <w:vertAlign w:val="superscript"/>
    </w:rPr>
  </w:style>
  <w:style w:type="character" w:customStyle="1" w:styleId="apple-converted-space">
    <w:name w:val="apple-converted-space"/>
    <w:uiPriority w:val="99"/>
    <w:rsid w:val="00E63E39"/>
  </w:style>
  <w:style w:type="paragraph" w:customStyle="1" w:styleId="sylans">
    <w:name w:val="syl_ans"/>
    <w:basedOn w:val="Normal"/>
    <w:uiPriority w:val="99"/>
    <w:rsid w:val="00A65B85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Strong">
    <w:name w:val="Strong"/>
    <w:basedOn w:val="DefaultParagraphFont"/>
    <w:uiPriority w:val="99"/>
    <w:qFormat/>
    <w:rsid w:val="001F60D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71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3</Pages>
  <Words>737</Words>
  <Characters>4423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Michalik</cp:lastModifiedBy>
  <cp:revision>6</cp:revision>
  <cp:lastPrinted>2012-05-11T08:02:00Z</cp:lastPrinted>
  <dcterms:created xsi:type="dcterms:W3CDTF">2012-09-11T15:30:00Z</dcterms:created>
  <dcterms:modified xsi:type="dcterms:W3CDTF">2012-09-14T14:54:00Z</dcterms:modified>
</cp:coreProperties>
</file>